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500" w:type="dxa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937"/>
        <w:gridCol w:w="283"/>
        <w:gridCol w:w="567"/>
        <w:gridCol w:w="709"/>
        <w:gridCol w:w="425"/>
        <w:gridCol w:w="142"/>
        <w:gridCol w:w="142"/>
        <w:gridCol w:w="845"/>
        <w:gridCol w:w="430"/>
        <w:gridCol w:w="426"/>
        <w:gridCol w:w="141"/>
        <w:gridCol w:w="567"/>
        <w:gridCol w:w="1134"/>
        <w:gridCol w:w="567"/>
        <w:gridCol w:w="1985"/>
      </w:tblGrid>
      <w:tr w:rsidR="00FA0F1F" w:rsidRPr="007F119C" w14:paraId="69A704FB" w14:textId="77777777" w:rsidTr="00D930CB">
        <w:trPr>
          <w:trHeight w:val="360"/>
        </w:trPr>
        <w:tc>
          <w:tcPr>
            <w:tcW w:w="242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40E11475" w14:textId="35F88CF7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 xml:space="preserve">     </w:t>
            </w:r>
          </w:p>
        </w:tc>
        <w:tc>
          <w:tcPr>
            <w:tcW w:w="1276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6105100" w14:textId="1B44A0EC" w:rsidR="00FA0F1F" w:rsidRPr="00304719" w:rsidRDefault="183B05E7" w:rsidP="02753CCE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COMITÉ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3B000F8B" w14:textId="77777777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  <w:tc>
          <w:tcPr>
            <w:tcW w:w="1417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C611739" w14:textId="5A076498" w:rsidR="00FA0F1F" w:rsidRPr="00304719" w:rsidRDefault="183B05E7" w:rsidP="02753CCE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 xml:space="preserve">JUNTA       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3C4A361" w14:textId="77777777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67A21892" w14:textId="77777777" w:rsidR="00FA0F1F" w:rsidRPr="00304719" w:rsidRDefault="183B05E7" w:rsidP="02753CCE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REUNIÓN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3AB4B958" w14:textId="73BEA40B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725CB55F" w14:textId="68D1263C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</w:tr>
      <w:tr w:rsidR="00FA0F1F" w:rsidRPr="007F119C" w14:paraId="3A78FBF4" w14:textId="77777777" w:rsidTr="00D930CB">
        <w:trPr>
          <w:trHeight w:val="360"/>
        </w:trPr>
        <w:tc>
          <w:tcPr>
            <w:tcW w:w="4121" w:type="dxa"/>
            <w:gridSpan w:val="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12F8DB14" w14:textId="293CCBB4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6FF94A21" w14:textId="446875A9" w:rsidR="00FA0F1F" w:rsidRPr="00304719" w:rsidRDefault="183B05E7" w:rsidP="02753CCE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ACTA</w:t>
            </w: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499DD936" w14:textId="10A499AD" w:rsidR="00FA0F1F" w:rsidRPr="00304719" w:rsidRDefault="004569AD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4776FA9C" w14:textId="66DEF8BA" w:rsidR="00FA0F1F" w:rsidRPr="00304719" w:rsidRDefault="00FA0F1F" w:rsidP="007F119C">
            <w:pPr>
              <w:jc w:val="center"/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</w:p>
        </w:tc>
      </w:tr>
      <w:tr w:rsidR="007F119C" w:rsidRPr="007F119C" w14:paraId="27689559" w14:textId="77777777" w:rsidTr="00D930CB">
        <w:trPr>
          <w:trHeight w:val="510"/>
        </w:trPr>
        <w:tc>
          <w:tcPr>
            <w:tcW w:w="213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E668BD8" w14:textId="77777777" w:rsidR="007F119C" w:rsidRPr="00304719" w:rsidRDefault="1CC1C7A4" w:rsidP="02753CCE">
            <w:pPr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OBJETIVO / TEMA:</w:t>
            </w:r>
          </w:p>
        </w:tc>
        <w:tc>
          <w:tcPr>
            <w:tcW w:w="836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F0FACE4" w14:textId="355ADF51" w:rsidR="007F119C" w:rsidRPr="007F119C" w:rsidRDefault="007F119C" w:rsidP="002E0CBA">
            <w:pPr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</w:pPr>
            <w:r w:rsidRPr="007F119C"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  <w:t> </w:t>
            </w:r>
            <w:r w:rsidR="002E0CBA"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  <w:t>INDUCCION INFORME DE ACTIVIDADES Y CUENTAS DE COBRO CONTRATISTAS</w:t>
            </w:r>
          </w:p>
        </w:tc>
      </w:tr>
      <w:tr w:rsidR="007F119C" w:rsidRPr="007F119C" w14:paraId="0141A687" w14:textId="77777777" w:rsidTr="00D930CB">
        <w:trPr>
          <w:trHeight w:val="315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2364E19" w14:textId="77777777" w:rsidR="007F119C" w:rsidRPr="00304719" w:rsidRDefault="1CC1C7A4" w:rsidP="02753CCE">
            <w:pPr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 xml:space="preserve">FECHA: </w:t>
            </w:r>
          </w:p>
        </w:tc>
        <w:tc>
          <w:tcPr>
            <w:tcW w:w="1787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85EFBF6" w14:textId="3BD7C1D8" w:rsidR="007F119C" w:rsidRPr="00D96BC1" w:rsidRDefault="002E0CBA" w:rsidP="00FA0F1F">
            <w:pPr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pacing w:val="0"/>
                <w:sz w:val="20"/>
                <w:szCs w:val="20"/>
                <w:lang w:eastAsia="es-CO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pacing w:val="0"/>
                <w:sz w:val="20"/>
                <w:szCs w:val="20"/>
                <w:lang w:eastAsia="es-CO"/>
              </w:rPr>
              <w:t>15/09</w:t>
            </w:r>
            <w:r w:rsidR="00406EC9">
              <w:rPr>
                <w:rFonts w:ascii="Times New Roman" w:eastAsia="Times New Roman" w:hAnsi="Times New Roman"/>
                <w:b/>
                <w:bCs/>
                <w:color w:val="000000" w:themeColor="text1"/>
                <w:spacing w:val="0"/>
                <w:sz w:val="20"/>
                <w:szCs w:val="20"/>
                <w:lang w:eastAsia="es-CO"/>
              </w:rPr>
              <w:t>/2024</w:t>
            </w:r>
          </w:p>
        </w:tc>
        <w:tc>
          <w:tcPr>
            <w:tcW w:w="1418" w:type="dxa"/>
            <w:gridSpan w:val="4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EF4CEFA" w14:textId="77777777" w:rsidR="007F119C" w:rsidRPr="007F119C" w:rsidRDefault="1CC1C7A4" w:rsidP="02753CCE">
            <w:pPr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HORA: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0B53904" w14:textId="723A8270" w:rsidR="007F119C" w:rsidRPr="007F119C" w:rsidRDefault="007F119C" w:rsidP="007F119C">
            <w:pPr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</w:pPr>
            <w:r w:rsidRPr="007F119C"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3593361" w14:textId="77777777" w:rsidR="007F119C" w:rsidRPr="007F119C" w:rsidRDefault="1CC1C7A4" w:rsidP="02753CCE">
            <w:pPr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LUGAR:</w:t>
            </w:r>
          </w:p>
        </w:tc>
        <w:tc>
          <w:tcPr>
            <w:tcW w:w="36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01503DA" w14:textId="17FF857A" w:rsidR="007F119C" w:rsidRPr="007F119C" w:rsidRDefault="007F119C" w:rsidP="007F119C">
            <w:pPr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</w:pPr>
            <w:r w:rsidRPr="007F119C"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  <w:t> </w:t>
            </w:r>
            <w:r w:rsidR="003646D6">
              <w:rPr>
                <w:rFonts w:ascii="Times New Roman" w:eastAsia="Times New Roman" w:hAnsi="Times New Roman"/>
                <w:color w:val="000000"/>
                <w:spacing w:val="0"/>
                <w:sz w:val="20"/>
                <w:szCs w:val="20"/>
                <w:lang w:eastAsia="es-CO"/>
              </w:rPr>
              <w:t>DISTRITO JOVEN</w:t>
            </w:r>
          </w:p>
        </w:tc>
      </w:tr>
    </w:tbl>
    <w:p w14:paraId="175D6677" w14:textId="77777777" w:rsidR="004E3187" w:rsidRPr="007F119C" w:rsidRDefault="004E3187" w:rsidP="00CE6A13">
      <w:pPr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13"/>
        <w:gridCol w:w="3071"/>
        <w:gridCol w:w="2652"/>
        <w:gridCol w:w="2567"/>
      </w:tblGrid>
      <w:tr w:rsidR="004E3187" w:rsidRPr="007F119C" w14:paraId="47AF5991" w14:textId="77777777" w:rsidTr="00D930CB">
        <w:tc>
          <w:tcPr>
            <w:tcW w:w="2127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530B187" w14:textId="77777777" w:rsidR="004E3187" w:rsidRPr="007F119C" w:rsidRDefault="004E3187" w:rsidP="008F296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119C">
              <w:rPr>
                <w:rFonts w:ascii="Times New Roman" w:hAnsi="Times New Roman"/>
                <w:b/>
                <w:sz w:val="20"/>
                <w:szCs w:val="20"/>
              </w:rPr>
              <w:t>Reunión Convocada por</w:t>
            </w:r>
            <w:r w:rsidRPr="007F119C">
              <w:rPr>
                <w:rFonts w:ascii="Times New Roman" w:hAnsi="Times New Roman"/>
                <w:sz w:val="20"/>
                <w:szCs w:val="20"/>
              </w:rPr>
              <w:t>:</w:t>
            </w:r>
          </w:p>
        </w:tc>
        <w:tc>
          <w:tcPr>
            <w:tcW w:w="3104" w:type="dxa"/>
            <w:tcBorders>
              <w:top w:val="single" w:sz="12" w:space="0" w:color="auto"/>
            </w:tcBorders>
            <w:shd w:val="clear" w:color="auto" w:fill="FFFFFF" w:themeFill="background1"/>
          </w:tcPr>
          <w:p w14:paraId="68178120" w14:textId="77777777" w:rsidR="004E3187" w:rsidRPr="00304719" w:rsidRDefault="61EE5EBB" w:rsidP="02753CC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04719">
              <w:rPr>
                <w:rFonts w:ascii="Times New Roman" w:hAnsi="Times New Roman"/>
                <w:b/>
                <w:bCs/>
                <w:sz w:val="20"/>
                <w:szCs w:val="20"/>
              </w:rPr>
              <w:t>Nombre</w:t>
            </w:r>
          </w:p>
        </w:tc>
        <w:tc>
          <w:tcPr>
            <w:tcW w:w="2670" w:type="dxa"/>
            <w:tcBorders>
              <w:top w:val="single" w:sz="12" w:space="0" w:color="auto"/>
            </w:tcBorders>
            <w:shd w:val="clear" w:color="auto" w:fill="FFFFFF" w:themeFill="background1"/>
          </w:tcPr>
          <w:p w14:paraId="68C196D8" w14:textId="77777777" w:rsidR="004E3187" w:rsidRPr="00304719" w:rsidRDefault="61EE5EBB" w:rsidP="02753CC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04719">
              <w:rPr>
                <w:rFonts w:ascii="Times New Roman" w:hAnsi="Times New Roman"/>
                <w:b/>
                <w:bCs/>
                <w:sz w:val="20"/>
                <w:szCs w:val="20"/>
              </w:rPr>
              <w:t>Dependencia</w:t>
            </w:r>
          </w:p>
        </w:tc>
        <w:tc>
          <w:tcPr>
            <w:tcW w:w="2589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65C4BDB9" w14:textId="77777777" w:rsidR="004E3187" w:rsidRPr="00304719" w:rsidRDefault="61EE5EBB" w:rsidP="02753CC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04719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Cargo </w:t>
            </w:r>
          </w:p>
        </w:tc>
      </w:tr>
      <w:tr w:rsidR="004E3187" w:rsidRPr="007F119C" w14:paraId="343A5541" w14:textId="77777777" w:rsidTr="02753CCE">
        <w:trPr>
          <w:trHeight w:val="479"/>
        </w:trPr>
        <w:tc>
          <w:tcPr>
            <w:tcW w:w="2127" w:type="dxa"/>
            <w:vMerge/>
          </w:tcPr>
          <w:p w14:paraId="2D0BF714" w14:textId="77777777" w:rsidR="004E3187" w:rsidRPr="007F119C" w:rsidRDefault="004E3187" w:rsidP="00CE6A1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04" w:type="dxa"/>
            <w:vAlign w:val="center"/>
          </w:tcPr>
          <w:p w14:paraId="3F128738" w14:textId="64760FB5" w:rsidR="004E3187" w:rsidRPr="007F119C" w:rsidRDefault="003646D6" w:rsidP="009E5ED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Miguel Angel Parra Garcia</w:t>
            </w:r>
          </w:p>
        </w:tc>
        <w:tc>
          <w:tcPr>
            <w:tcW w:w="2670" w:type="dxa"/>
            <w:vAlign w:val="center"/>
          </w:tcPr>
          <w:p w14:paraId="44DA37B9" w14:textId="1D6F71B8" w:rsidR="004E3187" w:rsidRPr="007F119C" w:rsidRDefault="003646D6" w:rsidP="009E5ED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Subdirección </w:t>
            </w:r>
            <w:r w:rsidR="00945D19">
              <w:rPr>
                <w:rFonts w:ascii="Times New Roman" w:hAnsi="Times New Roman"/>
                <w:sz w:val="20"/>
                <w:szCs w:val="20"/>
              </w:rPr>
              <w:t>T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écnica de </w:t>
            </w:r>
            <w:r w:rsidR="00945D19">
              <w:rPr>
                <w:rFonts w:ascii="Times New Roman" w:hAnsi="Times New Roman"/>
                <w:sz w:val="20"/>
                <w:szCs w:val="20"/>
              </w:rPr>
              <w:t>O</w:t>
            </w:r>
            <w:r>
              <w:rPr>
                <w:rFonts w:ascii="Times New Roman" w:hAnsi="Times New Roman"/>
                <w:sz w:val="20"/>
                <w:szCs w:val="20"/>
              </w:rPr>
              <w:t>portunidades</w:t>
            </w:r>
          </w:p>
        </w:tc>
        <w:tc>
          <w:tcPr>
            <w:tcW w:w="2589" w:type="dxa"/>
            <w:tcBorders>
              <w:right w:val="single" w:sz="12" w:space="0" w:color="auto"/>
            </w:tcBorders>
            <w:vAlign w:val="center"/>
          </w:tcPr>
          <w:p w14:paraId="02989FE2" w14:textId="1FAC0FD4" w:rsidR="004E3187" w:rsidRPr="007F119C" w:rsidRDefault="003646D6" w:rsidP="009E5ED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Contratista</w:t>
            </w:r>
          </w:p>
        </w:tc>
      </w:tr>
    </w:tbl>
    <w:p w14:paraId="3CE56247" w14:textId="77777777" w:rsidR="004E3187" w:rsidRPr="00304719" w:rsidRDefault="004E3187" w:rsidP="00CE6A13">
      <w:pPr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403"/>
      </w:tblGrid>
      <w:tr w:rsidR="00304719" w:rsidRPr="00304719" w14:paraId="3481CC9D" w14:textId="77777777" w:rsidTr="00D930CB">
        <w:tc>
          <w:tcPr>
            <w:tcW w:w="1049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6F80919" w14:textId="77777777" w:rsidR="005F6CFA" w:rsidRPr="00304719" w:rsidRDefault="64067712" w:rsidP="02753CCE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04719">
              <w:rPr>
                <w:rFonts w:ascii="Times New Roman" w:hAnsi="Times New Roman"/>
                <w:b/>
                <w:bCs/>
                <w:sz w:val="20"/>
                <w:szCs w:val="20"/>
              </w:rPr>
              <w:t>ORDEN DEL DÍA</w:t>
            </w:r>
          </w:p>
        </w:tc>
      </w:tr>
      <w:tr w:rsidR="007F119C" w:rsidRPr="007F119C" w14:paraId="1E2D7A6E" w14:textId="77777777" w:rsidTr="006F4180">
        <w:trPr>
          <w:trHeight w:val="794"/>
        </w:trPr>
        <w:tc>
          <w:tcPr>
            <w:tcW w:w="10490" w:type="dxa"/>
            <w:tcBorders>
              <w:left w:val="single" w:sz="12" w:space="0" w:color="auto"/>
              <w:right w:val="single" w:sz="12" w:space="0" w:color="auto"/>
            </w:tcBorders>
          </w:tcPr>
          <w:p w14:paraId="72937647" w14:textId="2F3AB922" w:rsidR="009E5EDE" w:rsidRPr="003646D6" w:rsidRDefault="002E0CBA" w:rsidP="003646D6">
            <w:pPr>
              <w:pStyle w:val="Prrafodelista"/>
              <w:numPr>
                <w:ilvl w:val="0"/>
                <w:numId w:val="13"/>
              </w:numPr>
              <w:tabs>
                <w:tab w:val="left" w:pos="8775"/>
              </w:tabs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Inducción y suministro de información de informe de actividades, cuentas de cobro y cargue de evidencias para 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Secop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y gestión de la subdirección técnica de oportunidades</w:t>
            </w:r>
          </w:p>
        </w:tc>
      </w:tr>
    </w:tbl>
    <w:p w14:paraId="56BD55C4" w14:textId="77777777" w:rsidR="005F6CFA" w:rsidRPr="007F119C" w:rsidRDefault="005F6CFA" w:rsidP="00CE6A13">
      <w:pPr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403"/>
      </w:tblGrid>
      <w:tr w:rsidR="005F6CFA" w:rsidRPr="007F119C" w14:paraId="0CDEF72E" w14:textId="77777777" w:rsidTr="00D930CB">
        <w:trPr>
          <w:tblHeader/>
        </w:trPr>
        <w:tc>
          <w:tcPr>
            <w:tcW w:w="1040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89024C2" w14:textId="6CF94A85" w:rsidR="005F6CFA" w:rsidRPr="007F119C" w:rsidRDefault="1CC1C7A4" w:rsidP="02753CCE">
            <w:pPr>
              <w:rPr>
                <w:rFonts w:ascii="Times New Roman" w:hAnsi="Times New Roman"/>
                <w:b/>
                <w:bCs/>
                <w:color w:val="FFFFFF" w:themeColor="background1"/>
                <w:sz w:val="20"/>
                <w:szCs w:val="20"/>
              </w:rPr>
            </w:pPr>
            <w:r w:rsidRPr="00304719">
              <w:rPr>
                <w:rFonts w:ascii="Times New Roman" w:hAnsi="Times New Roman"/>
                <w:b/>
                <w:bCs/>
                <w:sz w:val="20"/>
                <w:szCs w:val="20"/>
              </w:rPr>
              <w:t>CONCLUSIONES</w:t>
            </w:r>
          </w:p>
        </w:tc>
      </w:tr>
      <w:tr w:rsidR="007F119C" w:rsidRPr="007F119C" w14:paraId="580822CF" w14:textId="77777777" w:rsidTr="006F4180">
        <w:trPr>
          <w:trHeight w:val="5102"/>
        </w:trPr>
        <w:tc>
          <w:tcPr>
            <w:tcW w:w="10403" w:type="dxa"/>
            <w:tcBorders>
              <w:left w:val="single" w:sz="12" w:space="0" w:color="auto"/>
              <w:right w:val="single" w:sz="12" w:space="0" w:color="auto"/>
            </w:tcBorders>
          </w:tcPr>
          <w:p w14:paraId="573C1ECD" w14:textId="77777777" w:rsidR="002329FC" w:rsidRDefault="002329FC" w:rsidP="002329FC">
            <w:pPr>
              <w:tabs>
                <w:tab w:val="left" w:pos="0"/>
              </w:tabs>
              <w:rPr>
                <w:rFonts w:ascii="Times New Roman" w:hAnsi="Times New Roman"/>
                <w:sz w:val="20"/>
                <w:szCs w:val="20"/>
              </w:rPr>
            </w:pPr>
          </w:p>
          <w:p w14:paraId="51C443C8" w14:textId="766A8C43" w:rsidR="00A82B4B" w:rsidRDefault="002E0CBA" w:rsidP="002E0CBA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Para efectos de proporcionar la información necesaria con el fin de poder ejecutar de forma idónea los contratos de prestación de servicios de JOSE JAVIER GARCIA AROCA y </w:t>
            </w:r>
            <w:r w:rsidRPr="002E0CBA">
              <w:rPr>
                <w:rFonts w:ascii="Times New Roman" w:hAnsi="Times New Roman"/>
                <w:b/>
                <w:sz w:val="20"/>
                <w:szCs w:val="20"/>
              </w:rPr>
              <w:t>MARTHA LILIANA HERNANDEZ BELLO</w:t>
            </w:r>
            <w:r w:rsidR="00365EEB">
              <w:rPr>
                <w:rFonts w:ascii="Times New Roman" w:hAnsi="Times New Roman"/>
                <w:b/>
                <w:sz w:val="20"/>
                <w:szCs w:val="20"/>
              </w:rPr>
              <w:t>, se realizó una inducción de manejo y diligenciamiento de:</w:t>
            </w:r>
          </w:p>
          <w:p w14:paraId="716921B3" w14:textId="77777777" w:rsidR="00365EEB" w:rsidRDefault="00365EEB" w:rsidP="002E0CBA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3EFB824" w14:textId="77777777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Informe de actividades mes a mes desde la iniciación del contrato</w:t>
            </w:r>
          </w:p>
          <w:p w14:paraId="309A0D87" w14:textId="16365B10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Cargue en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Secop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de evidencias</w:t>
            </w:r>
          </w:p>
          <w:p w14:paraId="2C2A7438" w14:textId="77777777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Creación de pagos para cobro de honorarios con documentación anexa</w:t>
            </w:r>
          </w:p>
          <w:p w14:paraId="42EEF9F0" w14:textId="77777777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Presentación de las cuentas de cobro (interventorías)</w:t>
            </w:r>
          </w:p>
          <w:p w14:paraId="12584861" w14:textId="77777777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Temáticas del manejo de la subdirección (separación de obligaciones)</w:t>
            </w:r>
          </w:p>
          <w:p w14:paraId="76D45B7C" w14:textId="1F5B21DF" w:rsidR="00365EEB" w:rsidRDefault="00365EEB" w:rsidP="00365EEB">
            <w:pPr>
              <w:pStyle w:val="Prrafodelista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Fechas de programación para cargue de pagos y presentación para los fines pertinentes</w:t>
            </w:r>
          </w:p>
          <w:p w14:paraId="2BC4ACE4" w14:textId="77777777" w:rsidR="00365EEB" w:rsidRDefault="00365EEB" w:rsidP="00365EEB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33296099" w14:textId="77777777" w:rsidR="00365EEB" w:rsidRDefault="00365EEB" w:rsidP="00365EEB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0BD44E0" w14:textId="6BC4810D" w:rsidR="00365EEB" w:rsidRPr="00365EEB" w:rsidRDefault="00365EEB" w:rsidP="00365EEB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Esta información fue comprendida a satisfacción por las personas que intervinieron en esta reunión. De igual forma se atendieron inquietudes y se despejaron las dudas presentadas para poder cumplir con lo pactado a lo largo de la ejecución de los contratos.</w:t>
            </w:r>
          </w:p>
        </w:tc>
      </w:tr>
    </w:tbl>
    <w:p w14:paraId="585424B4" w14:textId="77777777" w:rsidR="002329FC" w:rsidRDefault="002329FC"/>
    <w:p w14:paraId="11AD223B" w14:textId="77777777" w:rsidR="005F6CFA" w:rsidRPr="007F119C" w:rsidRDefault="005F6CFA" w:rsidP="00CE6A13">
      <w:pPr>
        <w:rPr>
          <w:rFonts w:ascii="Times New Roman" w:hAnsi="Times New Roman"/>
          <w:sz w:val="20"/>
          <w:szCs w:val="20"/>
        </w:rPr>
      </w:pPr>
    </w:p>
    <w:tbl>
      <w:tblPr>
        <w:tblW w:w="1050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2217"/>
        <w:gridCol w:w="1134"/>
        <w:gridCol w:w="1418"/>
        <w:gridCol w:w="1276"/>
        <w:gridCol w:w="3260"/>
      </w:tblGrid>
      <w:tr w:rsidR="00003188" w:rsidRPr="00003188" w14:paraId="3676E208" w14:textId="77777777" w:rsidTr="00D930CB">
        <w:trPr>
          <w:trHeight w:val="300"/>
        </w:trPr>
        <w:tc>
          <w:tcPr>
            <w:tcW w:w="10505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7D3D5F1D" w14:textId="77777777" w:rsidR="00003188" w:rsidRPr="00003188" w:rsidRDefault="6A6D0D76" w:rsidP="02753CCE">
            <w:pPr>
              <w:jc w:val="center"/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 xml:space="preserve">PROXIMA REUNIÓN </w:t>
            </w:r>
          </w:p>
        </w:tc>
      </w:tr>
      <w:tr w:rsidR="00003188" w:rsidRPr="00003188" w14:paraId="3F39049B" w14:textId="77777777" w:rsidTr="00D930CB">
        <w:trPr>
          <w:trHeight w:val="315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9CA288C" w14:textId="77777777" w:rsidR="00003188" w:rsidRPr="00003188" w:rsidRDefault="6A6D0D76" w:rsidP="02753CCE">
            <w:pPr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FECHA: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823BF5" w14:textId="1B4E939E" w:rsidR="00003188" w:rsidRPr="00003188" w:rsidRDefault="00003188" w:rsidP="00003188">
            <w:pPr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</w:pPr>
            <w:r w:rsidRPr="00003188"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E42E937" w14:textId="77777777" w:rsidR="00003188" w:rsidRPr="00003188" w:rsidRDefault="6A6D0D76" w:rsidP="02753CCE">
            <w:pPr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HORA: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7F9BA33" w14:textId="3081E001" w:rsidR="00003188" w:rsidRPr="00003188" w:rsidRDefault="00003188" w:rsidP="00003188">
            <w:pPr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</w:pPr>
            <w:r w:rsidRPr="00003188"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  <w:t> </w:t>
            </w:r>
            <w:r w:rsidR="00474283">
              <w:rPr>
                <w:rFonts w:ascii="Times New Roman" w:eastAsia="Times New Roman" w:hAnsi="Times New Roman"/>
                <w:b/>
                <w:bCs/>
                <w:color w:val="000000"/>
                <w:spacing w:val="0"/>
                <w:sz w:val="20"/>
                <w:szCs w:val="20"/>
                <w:lang w:eastAsia="es-CO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68FA7D" w14:textId="77777777" w:rsidR="00003188" w:rsidRPr="00003188" w:rsidRDefault="6A6D0D76" w:rsidP="02753CCE">
            <w:pPr>
              <w:rPr>
                <w:rFonts w:ascii="Times New Roman" w:eastAsia="Times New Roman" w:hAnsi="Times New Roman"/>
                <w:b/>
                <w:bCs/>
                <w:color w:val="FFFFFF" w:themeColor="background1"/>
                <w:spacing w:val="0"/>
                <w:sz w:val="20"/>
                <w:szCs w:val="20"/>
                <w:lang w:eastAsia="es-CO"/>
              </w:rPr>
            </w:pPr>
            <w:r w:rsidRPr="00304719">
              <w:rPr>
                <w:rFonts w:ascii="Times New Roman" w:eastAsia="Times New Roman" w:hAnsi="Times New Roman"/>
                <w:b/>
                <w:bCs/>
                <w:spacing w:val="0"/>
                <w:sz w:val="20"/>
                <w:szCs w:val="20"/>
                <w:lang w:eastAsia="es-CO"/>
              </w:rPr>
              <w:t>LUGAR:</w:t>
            </w:r>
            <w:r w:rsidRPr="00304719">
              <w:rPr>
                <w:rFonts w:ascii="Times New Roman" w:eastAsia="Times New Roman" w:hAnsi="Times New Roman"/>
                <w:spacing w:val="0"/>
                <w:sz w:val="20"/>
                <w:szCs w:val="20"/>
                <w:lang w:eastAsia="es-CO"/>
              </w:rPr>
              <w:t>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05E5D96" w14:textId="017B4468" w:rsidR="00003188" w:rsidRPr="00474283" w:rsidRDefault="00003188" w:rsidP="00003188">
            <w:pPr>
              <w:rPr>
                <w:rFonts w:ascii="Calibri" w:eastAsia="Times New Roman" w:hAnsi="Calibri"/>
                <w:b/>
                <w:color w:val="000000"/>
                <w:spacing w:val="0"/>
                <w:sz w:val="22"/>
                <w:lang w:eastAsia="es-CO"/>
              </w:rPr>
            </w:pPr>
          </w:p>
        </w:tc>
      </w:tr>
    </w:tbl>
    <w:p w14:paraId="24C60FFF" w14:textId="77777777" w:rsidR="00363C49" w:rsidRPr="007F119C" w:rsidRDefault="00363C49" w:rsidP="00CE6A13">
      <w:pPr>
        <w:rPr>
          <w:rFonts w:ascii="Times New Roman" w:hAnsi="Times New Roman"/>
          <w:sz w:val="20"/>
          <w:szCs w:val="20"/>
        </w:rPr>
      </w:pPr>
    </w:p>
    <w:p w14:paraId="78F445C1" w14:textId="21F9F699" w:rsidR="00667753" w:rsidRDefault="00DA643D" w:rsidP="00CE6A13">
      <w:pPr>
        <w:rPr>
          <w:rFonts w:ascii="Times New Roman" w:hAnsi="Times New Roman"/>
          <w:sz w:val="20"/>
          <w:szCs w:val="20"/>
        </w:rPr>
      </w:pPr>
      <w:r w:rsidRPr="007F119C">
        <w:rPr>
          <w:rFonts w:ascii="Times New Roman" w:hAnsi="Times New Roman"/>
          <w:noProof/>
          <w:sz w:val="20"/>
          <w:szCs w:val="20"/>
          <w:lang w:eastAsia="es-C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494588F" wp14:editId="78F4B90A">
                <wp:simplePos x="0" y="0"/>
                <wp:positionH relativeFrom="margin">
                  <wp:align>left</wp:align>
                </wp:positionH>
                <wp:positionV relativeFrom="paragraph">
                  <wp:posOffset>86995</wp:posOffset>
                </wp:positionV>
                <wp:extent cx="3191510" cy="1224951"/>
                <wp:effectExtent l="0" t="0" r="27940" b="13335"/>
                <wp:wrapNone/>
                <wp:docPr id="2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91510" cy="122495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01F5BE3" w14:textId="77777777" w:rsidR="00B667FB" w:rsidRPr="00A653A7" w:rsidRDefault="00B667F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E14BC9A" w14:textId="54DE694B" w:rsidR="00B667FB" w:rsidRDefault="00B667F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Firma</w:t>
                            </w:r>
                            <w:r w:rsidR="00406EC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:     </w:t>
                            </w:r>
                            <w:r w:rsidR="00412BFC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  <w:lang w:eastAsia="es-CO"/>
                              </w:rPr>
                              <w:drawing>
                                <wp:inline distT="0" distB="0" distL="0" distR="0" wp14:anchorId="562A3B39" wp14:editId="2B690F52">
                                  <wp:extent cx="495300" cy="396589"/>
                                  <wp:effectExtent l="0" t="0" r="0" b="3810"/>
                                  <wp:docPr id="7" name="Imagen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Imagen 7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9314" cy="4238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42F13" w14:textId="77777777" w:rsidR="00B667FB" w:rsidRDefault="00B667F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0C9731FA" w14:textId="105C8157" w:rsidR="0014617E" w:rsidRPr="00A653A7" w:rsidRDefault="00B667F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Nombre</w:t>
                            </w:r>
                            <w:r w:rsidR="00406EC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14617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MIGUEL ANGEL PARRA GARCIA</w:t>
                            </w:r>
                          </w:p>
                          <w:p w14:paraId="4C11028A" w14:textId="50ACF42E" w:rsidR="00B667FB" w:rsidRPr="00A653A7" w:rsidRDefault="0014617E" w:rsidP="00A653A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Contratista convocante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94588F" id="AutoShape 4" o:spid="_x0000_s1026" style="position:absolute;margin-left:0;margin-top:6.85pt;width:251.3pt;height:96.45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">
                <v:textbox>
                  <w:txbxContent>
                    <w:p w14:paraId="001F5BE3" w14:textId="77777777" w:rsidR="00B667FB" w:rsidRPr="00A653A7" w:rsidRDefault="00B667F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E14BC9A" w14:textId="54DE694B" w:rsidR="00B667FB" w:rsidRDefault="00B667F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Firma</w:t>
                      </w:r>
                      <w:r w:rsidR="00406EC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:     </w:t>
                      </w:r>
                      <w:r w:rsidR="00412BFC">
                        <w:rPr>
                          <w:rFonts w:ascii="Arial" w:hAnsi="Arial" w:cs="Arial"/>
                          <w:noProof/>
                          <w:sz w:val="20"/>
                          <w:szCs w:val="20"/>
                          <w:lang w:eastAsia="es-CO"/>
                        </w:rPr>
                        <w:drawing>
                          <wp:inline distT="0" distB="0" distL="0" distR="0" wp14:anchorId="562A3B39" wp14:editId="2B690F52">
                            <wp:extent cx="495300" cy="396589"/>
                            <wp:effectExtent l="0" t="0" r="0" b="3810"/>
                            <wp:docPr id="7" name="Imagen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Imagen 7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9314" cy="4238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42F13" w14:textId="77777777" w:rsidR="00B667FB" w:rsidRDefault="00B667F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0C9731FA" w14:textId="105C8157" w:rsidR="0014617E" w:rsidRPr="00A653A7" w:rsidRDefault="00B667F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Nombre</w:t>
                      </w:r>
                      <w:r w:rsidR="00406EC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: </w:t>
                      </w:r>
                      <w:r w:rsidR="0014617E">
                        <w:rPr>
                          <w:rFonts w:ascii="Arial" w:hAnsi="Arial" w:cs="Arial"/>
                          <w:sz w:val="20"/>
                          <w:szCs w:val="20"/>
                        </w:rPr>
                        <w:t>MIGUEL ANGEL PARRA GARCIA</w:t>
                      </w:r>
                    </w:p>
                    <w:p w14:paraId="4C11028A" w14:textId="50ACF42E" w:rsidR="00B667FB" w:rsidRPr="00A653A7" w:rsidRDefault="0014617E" w:rsidP="00A653A7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Contratista convocante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7F119C">
        <w:rPr>
          <w:rFonts w:ascii="Times New Roman" w:hAnsi="Times New Roman"/>
          <w:noProof/>
          <w:sz w:val="20"/>
          <w:szCs w:val="20"/>
          <w:lang w:eastAsia="es-CO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E24F393" wp14:editId="4235B0F4">
                <wp:simplePos x="0" y="0"/>
                <wp:positionH relativeFrom="margin">
                  <wp:posOffset>3437842</wp:posOffset>
                </wp:positionH>
                <wp:positionV relativeFrom="paragraph">
                  <wp:posOffset>91380</wp:posOffset>
                </wp:positionV>
                <wp:extent cx="3252159" cy="1233577"/>
                <wp:effectExtent l="0" t="0" r="24765" b="24130"/>
                <wp:wrapNone/>
                <wp:docPr id="3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2159" cy="123357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3D3C50F" w14:textId="77777777" w:rsidR="004D27FB" w:rsidRDefault="004D27FB" w:rsidP="00A653A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C8A1D56" w14:textId="730F3CA9" w:rsidR="00B667FB" w:rsidRDefault="00B667FB" w:rsidP="00A653A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Firma: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___</w:t>
                            </w:r>
                            <w:r w:rsidR="00C53B1B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A9706DF" wp14:editId="5AB1E5FF">
                                  <wp:extent cx="841043" cy="304800"/>
                                  <wp:effectExtent l="0" t="0" r="0" b="0"/>
                                  <wp:docPr id="1" name="Imagen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JJGA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8106" cy="3254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_____________________________</w:t>
                            </w:r>
                          </w:p>
                          <w:p w14:paraId="6994470E" w14:textId="77777777" w:rsidR="00B667FB" w:rsidRDefault="00B667FB" w:rsidP="00A653A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F3B74F0" w14:textId="71116C0F" w:rsidR="00B667FB" w:rsidRPr="00A653A7" w:rsidRDefault="00B667FB" w:rsidP="00A653A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Nombre</w:t>
                            </w:r>
                            <w:r w:rsidR="00C910D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: JOSE</w:t>
                            </w:r>
                            <w:r w:rsidR="00365EEB" w:rsidRPr="00365EE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JAVIER GARCIA AROCA</w:t>
                            </w:r>
                          </w:p>
                          <w:p w14:paraId="270214CC" w14:textId="4B58BEF9" w:rsidR="00B667FB" w:rsidRPr="00A653A7" w:rsidRDefault="0014617E" w:rsidP="00A653A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 xml:space="preserve">Contratista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24F393" id="AutoShape 11" o:spid="_x0000_s1027" style="position:absolute;margin-left:270.7pt;margin-top:7.2pt;width:256.1pt;height:97.15pt;z-index:-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">
                <v:textbox>
                  <w:txbxContent>
                    <w:p w14:paraId="63D3C50F" w14:textId="77777777" w:rsidR="004D27FB" w:rsidRDefault="004D27FB" w:rsidP="00A653A7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C8A1D56" w14:textId="730F3CA9" w:rsidR="00B667FB" w:rsidRDefault="00B667FB" w:rsidP="00A653A7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Firma: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___</w:t>
                      </w:r>
                      <w:r w:rsidR="00C53B1B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A9706DF" wp14:editId="5AB1E5FF">
                            <wp:extent cx="841043" cy="304800"/>
                            <wp:effectExtent l="0" t="0" r="0" b="0"/>
                            <wp:docPr id="1" name="Imagen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JJGA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8106" cy="3254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_____________________________</w:t>
                      </w:r>
                    </w:p>
                    <w:p w14:paraId="6994470E" w14:textId="77777777" w:rsidR="00B667FB" w:rsidRDefault="00B667FB" w:rsidP="00A653A7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7F3B74F0" w14:textId="71116C0F" w:rsidR="00B667FB" w:rsidRPr="00A653A7" w:rsidRDefault="00B667FB" w:rsidP="00A653A7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Nombre</w:t>
                      </w:r>
                      <w:r w:rsidR="00C910D8">
                        <w:rPr>
                          <w:rFonts w:ascii="Arial" w:hAnsi="Arial" w:cs="Arial"/>
                          <w:sz w:val="20"/>
                          <w:szCs w:val="20"/>
                        </w:rPr>
                        <w:t>: JOSE</w:t>
                      </w:r>
                      <w:r w:rsidR="00365EEB" w:rsidRPr="00365EEB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JAVIER GARCIA AROCA</w:t>
                      </w:r>
                    </w:p>
                    <w:p w14:paraId="270214CC" w14:textId="4B58BEF9" w:rsidR="00B667FB" w:rsidRPr="00A653A7" w:rsidRDefault="0014617E" w:rsidP="00A653A7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 xml:space="preserve">Contratista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3762FB1" w14:textId="6C97C775" w:rsidR="00A279D6" w:rsidRDefault="00A279D6" w:rsidP="00CE6A13">
      <w:pPr>
        <w:rPr>
          <w:rFonts w:ascii="Times New Roman" w:hAnsi="Times New Roman"/>
          <w:sz w:val="20"/>
          <w:szCs w:val="20"/>
        </w:rPr>
      </w:pPr>
    </w:p>
    <w:p w14:paraId="3F209D81" w14:textId="4FD30955" w:rsidR="00E81122" w:rsidRDefault="004D27FB" w:rsidP="00CE6A13">
      <w:pPr>
        <w:rPr>
          <w:rFonts w:ascii="Times New Roman" w:hAnsi="Times New Roman"/>
          <w:sz w:val="20"/>
          <w:szCs w:val="20"/>
        </w:rPr>
      </w:pPr>
      <w:r>
        <w:rPr>
          <w:noProof/>
          <w:lang w:eastAsia="es-CO"/>
        </w:rPr>
        <w:drawing>
          <wp:inline distT="0" distB="0" distL="0" distR="0" wp14:anchorId="1A66F016" wp14:editId="416E1D0D">
            <wp:extent cx="1946686" cy="950259"/>
            <wp:effectExtent l="0" t="0" r="0" b="2540"/>
            <wp:docPr id="18903" name="image1.jpeg">
              <a:extLst xmlns:a="http://schemas.openxmlformats.org/drawingml/2006/main">
                <a:ext uri="{FF2B5EF4-FFF2-40B4-BE49-F238E27FC236}">
                  <a16:creationId xmlns:a16="http://schemas.microsoft.com/office/drawing/2014/main" id="{B6252C7D-074F-C540-DC99-47E2D1262A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3" name="image1.jpeg">
                      <a:extLst>
                        <a:ext uri="{FF2B5EF4-FFF2-40B4-BE49-F238E27FC236}">
                          <a16:creationId xmlns:a16="http://schemas.microsoft.com/office/drawing/2014/main" id="{B6252C7D-074F-C540-DC99-47E2D1262A6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686" cy="950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018A6496" w14:textId="35418F02" w:rsidR="00E81122" w:rsidRDefault="00E81122" w:rsidP="00CE6A13">
      <w:pPr>
        <w:rPr>
          <w:rFonts w:ascii="Times New Roman" w:hAnsi="Times New Roman"/>
          <w:sz w:val="20"/>
          <w:szCs w:val="20"/>
        </w:rPr>
      </w:pPr>
    </w:p>
    <w:p w14:paraId="4DC703EB" w14:textId="3CE1216C" w:rsidR="0014617E" w:rsidRDefault="0014617E" w:rsidP="00CE6A13">
      <w:pPr>
        <w:rPr>
          <w:rFonts w:ascii="Times New Roman" w:hAnsi="Times New Roman"/>
          <w:sz w:val="20"/>
          <w:szCs w:val="20"/>
        </w:rPr>
      </w:pPr>
    </w:p>
    <w:p w14:paraId="58F6D7E2" w14:textId="73CCBFF7" w:rsidR="0014617E" w:rsidRDefault="00D21FC2" w:rsidP="00CE6A13">
      <w:pPr>
        <w:rPr>
          <w:rFonts w:ascii="Times New Roman" w:hAnsi="Times New Roman"/>
          <w:sz w:val="20"/>
          <w:szCs w:val="20"/>
        </w:rPr>
      </w:pPr>
      <w:r w:rsidRPr="007F119C">
        <w:rPr>
          <w:rFonts w:ascii="Times New Roman" w:hAnsi="Times New Roman"/>
          <w:noProof/>
          <w:sz w:val="20"/>
          <w:szCs w:val="20"/>
          <w:lang w:eastAsia="es-C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2DC6ED" wp14:editId="157DD812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3390181" cy="1073150"/>
                <wp:effectExtent l="0" t="0" r="20320" b="12700"/>
                <wp:wrapNone/>
                <wp:docPr id="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181" cy="10731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72D76AF" w14:textId="20B20896" w:rsidR="0014617E" w:rsidRPr="00A653A7" w:rsidRDefault="0014617E" w:rsidP="0014617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62F0CEA" w14:textId="77777777" w:rsidR="0014617E" w:rsidRDefault="0014617E" w:rsidP="0014617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Firma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: ________________________________</w:t>
                            </w:r>
                          </w:p>
                          <w:p w14:paraId="760F31DD" w14:textId="77777777" w:rsidR="0014617E" w:rsidRDefault="0014617E" w:rsidP="0014617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FF8E8B7" w14:textId="666B0E88" w:rsidR="0014617E" w:rsidRPr="00A653A7" w:rsidRDefault="0014617E" w:rsidP="0014617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667F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Nombre</w:t>
                            </w:r>
                            <w:r w:rsidR="00406EC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DA643D" w:rsidRPr="00DA643D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MARTHA LILIANA HERNANDEZ BELLO</w:t>
                            </w:r>
                          </w:p>
                          <w:p w14:paraId="4B049104" w14:textId="77777777" w:rsidR="0014617E" w:rsidRPr="00A653A7" w:rsidRDefault="0014617E" w:rsidP="0014617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093C2CCF" w14:textId="34FA9E2A" w:rsidR="0014617E" w:rsidRPr="00A653A7" w:rsidRDefault="00365EEB" w:rsidP="0014617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Contratista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2DC6ED" id="_x0000_s1028" style="position:absolute;margin-left:0;margin-top:.6pt;width:266.95pt;height:84.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">
                <v:textbox>
                  <w:txbxContent>
                    <w:p w14:paraId="772D76AF" w14:textId="20B20896" w:rsidR="0014617E" w:rsidRPr="00A653A7" w:rsidRDefault="0014617E" w:rsidP="0014617E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62F0CEA" w14:textId="77777777" w:rsidR="0014617E" w:rsidRDefault="0014617E" w:rsidP="0014617E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Firma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: ________________________________</w:t>
                      </w:r>
                    </w:p>
                    <w:p w14:paraId="760F31DD" w14:textId="77777777" w:rsidR="0014617E" w:rsidRDefault="0014617E" w:rsidP="0014617E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FF8E8B7" w14:textId="666B0E88" w:rsidR="0014617E" w:rsidRPr="00A653A7" w:rsidRDefault="0014617E" w:rsidP="0014617E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B667FB">
                        <w:rPr>
                          <w:rFonts w:ascii="Arial" w:hAnsi="Arial" w:cs="Arial"/>
                          <w:sz w:val="20"/>
                          <w:szCs w:val="20"/>
                        </w:rPr>
                        <w:t>Nombre</w:t>
                      </w:r>
                      <w:r w:rsidR="00406EC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: </w:t>
                      </w:r>
                      <w:r w:rsidR="00DA643D" w:rsidRPr="00DA643D">
                        <w:rPr>
                          <w:rFonts w:ascii="Arial" w:hAnsi="Arial" w:cs="Arial"/>
                          <w:sz w:val="20"/>
                          <w:szCs w:val="20"/>
                        </w:rPr>
                        <w:t>MARTHA LILIANA HERNANDEZ BELLO</w:t>
                      </w:r>
                    </w:p>
                    <w:p w14:paraId="4B049104" w14:textId="77777777" w:rsidR="0014617E" w:rsidRPr="00A653A7" w:rsidRDefault="0014617E" w:rsidP="0014617E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093C2CCF" w14:textId="34FA9E2A" w:rsidR="0014617E" w:rsidRPr="00A653A7" w:rsidRDefault="00365EEB" w:rsidP="0014617E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Contratista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C8C3A50" w14:textId="0F806822" w:rsidR="0014617E" w:rsidRDefault="0014617E" w:rsidP="00CE6A13">
      <w:pPr>
        <w:rPr>
          <w:rFonts w:ascii="Times New Roman" w:hAnsi="Times New Roman"/>
          <w:sz w:val="20"/>
          <w:szCs w:val="20"/>
        </w:rPr>
      </w:pPr>
    </w:p>
    <w:p w14:paraId="75BD5C69" w14:textId="7C8F28F1" w:rsidR="0014617E" w:rsidRDefault="0014617E" w:rsidP="00CE6A13">
      <w:pPr>
        <w:rPr>
          <w:rFonts w:ascii="Times New Roman" w:hAnsi="Times New Roman"/>
          <w:sz w:val="20"/>
          <w:szCs w:val="20"/>
        </w:rPr>
      </w:pPr>
    </w:p>
    <w:p w14:paraId="1B22AF0C" w14:textId="6DF4D7EE" w:rsidR="0014617E" w:rsidRDefault="0014617E" w:rsidP="00CE6A13">
      <w:pPr>
        <w:rPr>
          <w:rFonts w:ascii="Times New Roman" w:hAnsi="Times New Roman"/>
          <w:sz w:val="20"/>
          <w:szCs w:val="20"/>
        </w:rPr>
      </w:pPr>
      <w:bookmarkStart w:id="0" w:name="_GoBack"/>
      <w:bookmarkEnd w:id="0"/>
    </w:p>
    <w:p w14:paraId="128558BA" w14:textId="6ED31F20" w:rsidR="0014617E" w:rsidRDefault="0014617E" w:rsidP="00CE6A13">
      <w:pPr>
        <w:rPr>
          <w:rFonts w:ascii="Times New Roman" w:hAnsi="Times New Roman"/>
          <w:sz w:val="20"/>
          <w:szCs w:val="20"/>
        </w:rPr>
      </w:pPr>
    </w:p>
    <w:p w14:paraId="6D80DC06" w14:textId="5FC0A888" w:rsidR="0014617E" w:rsidRDefault="0014617E" w:rsidP="00CE6A13">
      <w:pPr>
        <w:rPr>
          <w:rFonts w:ascii="Times New Roman" w:hAnsi="Times New Roman"/>
          <w:sz w:val="20"/>
          <w:szCs w:val="20"/>
        </w:rPr>
      </w:pPr>
    </w:p>
    <w:p w14:paraId="1780C30A" w14:textId="15CE4343" w:rsidR="00401C80" w:rsidRDefault="00401C80" w:rsidP="00CE6A13">
      <w:pPr>
        <w:rPr>
          <w:rFonts w:ascii="Times New Roman" w:hAnsi="Times New Roman"/>
          <w:sz w:val="20"/>
          <w:szCs w:val="20"/>
        </w:rPr>
      </w:pPr>
    </w:p>
    <w:p w14:paraId="5FDEC69A" w14:textId="77777777" w:rsidR="00D21FC2" w:rsidRDefault="00D21FC2" w:rsidP="00CE6A13">
      <w:pPr>
        <w:rPr>
          <w:rFonts w:ascii="Times New Roman" w:hAnsi="Times New Roman"/>
          <w:sz w:val="20"/>
          <w:szCs w:val="20"/>
        </w:rPr>
      </w:pPr>
    </w:p>
    <w:p w14:paraId="590613BC" w14:textId="5B1C59E2" w:rsidR="00E81122" w:rsidRDefault="00E81122" w:rsidP="00E81122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0"/>
          <w:szCs w:val="20"/>
        </w:rPr>
        <w:t>*</w:t>
      </w:r>
      <w:r w:rsidRPr="00E81122">
        <w:rPr>
          <w:rFonts w:ascii="Times New Roman" w:hAnsi="Times New Roman"/>
          <w:sz w:val="16"/>
          <w:szCs w:val="16"/>
        </w:rPr>
        <w:t>De acuerda a la necesidad añada la cantidad de firmas que se considere.</w:t>
      </w:r>
    </w:p>
    <w:p w14:paraId="489BC01D" w14:textId="0F0C24E8" w:rsidR="00945D19" w:rsidRDefault="00945D19" w:rsidP="00E81122">
      <w:pPr>
        <w:rPr>
          <w:rFonts w:ascii="Times New Roman" w:hAnsi="Times New Roman"/>
          <w:sz w:val="16"/>
          <w:szCs w:val="16"/>
        </w:rPr>
      </w:pPr>
    </w:p>
    <w:p w14:paraId="13FAE62C" w14:textId="18DAF1FB" w:rsidR="00945D19" w:rsidRPr="00E81122" w:rsidRDefault="00945D19" w:rsidP="00E81122">
      <w:pPr>
        <w:rPr>
          <w:rFonts w:ascii="Times New Roman" w:hAnsi="Times New Roman"/>
          <w:sz w:val="20"/>
          <w:szCs w:val="20"/>
        </w:rPr>
      </w:pPr>
    </w:p>
    <w:sectPr w:rsidR="00945D19" w:rsidRPr="00E81122" w:rsidSect="00A279D6">
      <w:headerReference w:type="default" r:id="rId15"/>
      <w:footerReference w:type="default" r:id="rId16"/>
      <w:pgSz w:w="12242" w:h="18722" w:code="127"/>
      <w:pgMar w:top="1134" w:right="567" w:bottom="1134" w:left="1134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6DFB3C" w14:textId="77777777" w:rsidR="00E11ABD" w:rsidRDefault="00E11ABD">
      <w:r>
        <w:separator/>
      </w:r>
    </w:p>
  </w:endnote>
  <w:endnote w:type="continuationSeparator" w:id="0">
    <w:p w14:paraId="67298C19" w14:textId="77777777" w:rsidR="00E11ABD" w:rsidRDefault="00E11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Condensed">
    <w:altName w:val="Arial"/>
    <w:charset w:val="00"/>
    <w:family w:val="swiss"/>
    <w:pitch w:val="variable"/>
    <w:sig w:usb0="A00002AF" w:usb1="4000205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510"/>
      <w:gridCol w:w="3510"/>
      <w:gridCol w:w="3510"/>
    </w:tblGrid>
    <w:tr w:rsidR="02753CCE" w14:paraId="345A8A8F" w14:textId="77777777" w:rsidTr="4C23F4A2">
      <w:tc>
        <w:tcPr>
          <w:tcW w:w="3510" w:type="dxa"/>
        </w:tcPr>
        <w:p w14:paraId="6912159D" w14:textId="4D27FF21" w:rsidR="02753CCE" w:rsidRDefault="02753CCE" w:rsidP="02753CCE">
          <w:pPr>
            <w:pStyle w:val="Encabezado0"/>
            <w:ind w:left="-115"/>
          </w:pPr>
        </w:p>
      </w:tc>
      <w:tc>
        <w:tcPr>
          <w:tcW w:w="3510" w:type="dxa"/>
        </w:tcPr>
        <w:p w14:paraId="15D53A64" w14:textId="5324EB5F" w:rsidR="02753CCE" w:rsidRDefault="02753CCE" w:rsidP="02753CCE">
          <w:pPr>
            <w:pStyle w:val="Encabezado0"/>
            <w:jc w:val="center"/>
          </w:pPr>
        </w:p>
      </w:tc>
      <w:tc>
        <w:tcPr>
          <w:tcW w:w="3510" w:type="dxa"/>
        </w:tcPr>
        <w:p w14:paraId="0B591C13" w14:textId="08F2E077" w:rsidR="02753CCE" w:rsidRDefault="4C23F4A2" w:rsidP="02753CCE">
          <w:pPr>
            <w:pStyle w:val="Encabezado0"/>
            <w:ind w:right="-115"/>
            <w:jc w:val="right"/>
          </w:pPr>
          <w:r>
            <w:t>Vr. 01; 15/09/2021</w:t>
          </w:r>
        </w:p>
      </w:tc>
    </w:tr>
  </w:tbl>
  <w:p w14:paraId="521CE734" w14:textId="61C57324" w:rsidR="02753CCE" w:rsidRDefault="02753CCE" w:rsidP="02753CCE">
    <w:pPr>
      <w:pStyle w:val="Piedepgina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B29D4E" w14:textId="77777777" w:rsidR="00E11ABD" w:rsidRDefault="00E11ABD">
      <w:r>
        <w:separator/>
      </w:r>
    </w:p>
  </w:footnote>
  <w:footnote w:type="continuationSeparator" w:id="0">
    <w:p w14:paraId="4DEFC56F" w14:textId="77777777" w:rsidR="00E11ABD" w:rsidRDefault="00E11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387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1341"/>
      <w:gridCol w:w="5302"/>
      <w:gridCol w:w="1980"/>
      <w:gridCol w:w="1764"/>
    </w:tblGrid>
    <w:tr w:rsidR="00A17EF5" w:rsidRPr="00FA0F1F" w14:paraId="1FDA05FE" w14:textId="77777777" w:rsidTr="4C23F4A2">
      <w:trPr>
        <w:cantSplit/>
        <w:trHeight w:val="329"/>
        <w:jc w:val="center"/>
      </w:trPr>
      <w:tc>
        <w:tcPr>
          <w:tcW w:w="1341" w:type="dxa"/>
          <w:vMerge w:val="restart"/>
          <w:shd w:val="clear" w:color="auto" w:fill="auto"/>
          <w:vAlign w:val="center"/>
        </w:tcPr>
        <w:p w14:paraId="094CF4FA" w14:textId="77777777" w:rsidR="00A17EF5" w:rsidRPr="00FA0F1F" w:rsidRDefault="00A17EF5" w:rsidP="4C23F4A2">
          <w:pPr>
            <w:jc w:val="right"/>
            <w:rPr>
              <w:rFonts w:ascii="Times New Roman" w:hAnsi="Times New Roman"/>
              <w:b/>
              <w:bCs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noProof/>
              <w:sz w:val="20"/>
              <w:szCs w:val="20"/>
              <w:lang w:eastAsia="es-CO"/>
            </w:rPr>
            <w:drawing>
              <wp:anchor distT="0" distB="0" distL="114300" distR="114300" simplePos="0" relativeHeight="251658240" behindDoc="1" locked="0" layoutInCell="1" allowOverlap="1" wp14:anchorId="25E8854F" wp14:editId="1E7ADCCA">
                <wp:simplePos x="0" y="0"/>
                <wp:positionH relativeFrom="column">
                  <wp:posOffset>79375</wp:posOffset>
                </wp:positionH>
                <wp:positionV relativeFrom="paragraph">
                  <wp:posOffset>5080</wp:posOffset>
                </wp:positionV>
                <wp:extent cx="582295" cy="654685"/>
                <wp:effectExtent l="0" t="0" r="1905" b="5715"/>
                <wp:wrapNone/>
                <wp:docPr id="12" name="Imagen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logo_formatos_idipron-01 (1)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2295" cy="654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302" w:type="dxa"/>
          <w:vMerge w:val="restart"/>
          <w:shd w:val="clear" w:color="auto" w:fill="auto"/>
          <w:vAlign w:val="center"/>
        </w:tcPr>
        <w:p w14:paraId="5F21C91C" w14:textId="280259A4" w:rsidR="02753CCE" w:rsidRDefault="02753CCE" w:rsidP="02753CCE">
          <w:pPr>
            <w:pStyle w:val="Encabezado0"/>
            <w:tabs>
              <w:tab w:val="left" w:pos="497"/>
              <w:tab w:val="left" w:pos="1490"/>
            </w:tabs>
            <w:jc w:val="center"/>
            <w:rPr>
              <w:rFonts w:ascii="Times New Roman" w:hAnsi="Times New Roman"/>
              <w:b/>
              <w:bCs/>
              <w:sz w:val="20"/>
              <w:szCs w:val="20"/>
            </w:rPr>
          </w:pPr>
          <w:r w:rsidRPr="02753CCE">
            <w:rPr>
              <w:rFonts w:ascii="Times New Roman" w:hAnsi="Times New Roman"/>
              <w:b/>
              <w:bCs/>
              <w:sz w:val="20"/>
              <w:szCs w:val="20"/>
            </w:rPr>
            <w:t>GESTIÓN DOCUMENTAL</w:t>
          </w:r>
        </w:p>
      </w:tc>
      <w:tc>
        <w:tcPr>
          <w:tcW w:w="1980" w:type="dxa"/>
          <w:shd w:val="clear" w:color="auto" w:fill="auto"/>
          <w:vAlign w:val="center"/>
        </w:tcPr>
        <w:p w14:paraId="2E2D295E" w14:textId="77777777" w:rsidR="00A17EF5" w:rsidRPr="00FA0F1F" w:rsidRDefault="00A17EF5" w:rsidP="00FA0F1F">
          <w:pPr>
            <w:pStyle w:val="Encabezado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sz w:val="20"/>
              <w:szCs w:val="20"/>
            </w:rPr>
            <w:t>CÓDIGO</w:t>
          </w:r>
        </w:p>
      </w:tc>
      <w:tc>
        <w:tcPr>
          <w:tcW w:w="176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1598BEBD" w14:textId="77777777" w:rsidR="00A17EF5" w:rsidRPr="00FA0F1F" w:rsidRDefault="00A17EF5" w:rsidP="00FA0F1F">
          <w:pPr>
            <w:pStyle w:val="Encabezado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sz w:val="20"/>
              <w:szCs w:val="20"/>
            </w:rPr>
            <w:t>A-GDO-FT-004</w:t>
          </w:r>
        </w:p>
      </w:tc>
    </w:tr>
    <w:tr w:rsidR="00A17EF5" w:rsidRPr="00FA0F1F" w14:paraId="37841B00" w14:textId="77777777" w:rsidTr="4C23F4A2">
      <w:trPr>
        <w:cantSplit/>
        <w:trHeight w:val="384"/>
        <w:jc w:val="center"/>
      </w:trPr>
      <w:tc>
        <w:tcPr>
          <w:tcW w:w="1341" w:type="dxa"/>
          <w:vMerge/>
          <w:vAlign w:val="center"/>
        </w:tcPr>
        <w:p w14:paraId="0A24B6FF" w14:textId="77777777" w:rsidR="00A17EF5" w:rsidRPr="00FA0F1F" w:rsidRDefault="00A17EF5" w:rsidP="00FA0F1F">
          <w:pPr>
            <w:jc w:val="center"/>
            <w:rPr>
              <w:rFonts w:ascii="Times New Roman" w:hAnsi="Times New Roman"/>
              <w:sz w:val="20"/>
              <w:szCs w:val="20"/>
            </w:rPr>
          </w:pPr>
        </w:p>
      </w:tc>
      <w:tc>
        <w:tcPr>
          <w:tcW w:w="5302" w:type="dxa"/>
          <w:vMerge/>
          <w:vAlign w:val="center"/>
        </w:tcPr>
        <w:p w14:paraId="3D8D0052" w14:textId="77777777" w:rsidR="00A17EF5" w:rsidRPr="00FA0F1F" w:rsidRDefault="00A17EF5" w:rsidP="00FA0F1F">
          <w:pPr>
            <w:pStyle w:val="Encabezado0"/>
            <w:tabs>
              <w:tab w:val="left" w:pos="497"/>
              <w:tab w:val="left" w:pos="1490"/>
            </w:tabs>
            <w:jc w:val="center"/>
            <w:rPr>
              <w:rFonts w:ascii="Times New Roman" w:hAnsi="Times New Roman"/>
              <w:b/>
              <w:sz w:val="20"/>
              <w:szCs w:val="20"/>
            </w:rPr>
          </w:pPr>
        </w:p>
      </w:tc>
      <w:tc>
        <w:tcPr>
          <w:tcW w:w="1980" w:type="dxa"/>
          <w:shd w:val="clear" w:color="auto" w:fill="auto"/>
          <w:vAlign w:val="center"/>
        </w:tcPr>
        <w:p w14:paraId="1A955004" w14:textId="77777777" w:rsidR="00A17EF5" w:rsidRPr="00FA0F1F" w:rsidRDefault="00A17EF5" w:rsidP="00FA0F1F">
          <w:pPr>
            <w:pStyle w:val="Encabezado0"/>
            <w:jc w:val="center"/>
            <w:rPr>
              <w:rFonts w:ascii="Times New Roman" w:hAnsi="Times New Roman"/>
              <w:b/>
              <w:snapToGrid w:val="0"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sz w:val="20"/>
              <w:szCs w:val="20"/>
            </w:rPr>
            <w:t>VERSIÓN</w:t>
          </w:r>
        </w:p>
      </w:tc>
      <w:tc>
        <w:tcPr>
          <w:tcW w:w="1764" w:type="dxa"/>
          <w:shd w:val="clear" w:color="auto" w:fill="auto"/>
          <w:vAlign w:val="center"/>
        </w:tcPr>
        <w:p w14:paraId="6D2B7714" w14:textId="0FB34C7D" w:rsidR="00A17EF5" w:rsidRPr="00FA0F1F" w:rsidRDefault="02753CCE" w:rsidP="02753CCE">
          <w:pPr>
            <w:pStyle w:val="Encabezado0"/>
            <w:jc w:val="center"/>
            <w:rPr>
              <w:rFonts w:ascii="Times New Roman" w:hAnsi="Times New Roman"/>
              <w:b/>
              <w:bCs/>
              <w:snapToGrid w:val="0"/>
              <w:sz w:val="20"/>
              <w:szCs w:val="20"/>
            </w:rPr>
          </w:pPr>
          <w:r w:rsidRPr="02753CCE">
            <w:rPr>
              <w:rFonts w:ascii="Times New Roman" w:hAnsi="Times New Roman"/>
              <w:b/>
              <w:bCs/>
              <w:snapToGrid w:val="0"/>
              <w:sz w:val="20"/>
              <w:szCs w:val="20"/>
            </w:rPr>
            <w:t>06</w:t>
          </w:r>
        </w:p>
      </w:tc>
    </w:tr>
    <w:tr w:rsidR="00B667FB" w:rsidRPr="00FA0F1F" w14:paraId="61F13FFF" w14:textId="77777777" w:rsidTr="4C23F4A2">
      <w:trPr>
        <w:cantSplit/>
        <w:trHeight w:val="331"/>
        <w:jc w:val="center"/>
      </w:trPr>
      <w:tc>
        <w:tcPr>
          <w:tcW w:w="1341" w:type="dxa"/>
          <w:vMerge/>
          <w:vAlign w:val="center"/>
        </w:tcPr>
        <w:p w14:paraId="620C95A8" w14:textId="77777777" w:rsidR="00B667FB" w:rsidRPr="00FA0F1F" w:rsidRDefault="00B667FB" w:rsidP="00FA0F1F">
          <w:pPr>
            <w:jc w:val="center"/>
            <w:rPr>
              <w:rFonts w:ascii="Times New Roman" w:hAnsi="Times New Roman"/>
              <w:sz w:val="20"/>
              <w:szCs w:val="20"/>
            </w:rPr>
          </w:pPr>
        </w:p>
      </w:tc>
      <w:tc>
        <w:tcPr>
          <w:tcW w:w="5302" w:type="dxa"/>
          <w:vMerge w:val="restart"/>
          <w:shd w:val="clear" w:color="auto" w:fill="auto"/>
          <w:vAlign w:val="center"/>
        </w:tcPr>
        <w:p w14:paraId="0F6AF4AD" w14:textId="77777777" w:rsidR="02753CCE" w:rsidRDefault="02753CCE" w:rsidP="02753CCE">
          <w:pPr>
            <w:pStyle w:val="Encabezado0"/>
            <w:tabs>
              <w:tab w:val="left" w:pos="497"/>
              <w:tab w:val="left" w:pos="1490"/>
            </w:tabs>
            <w:jc w:val="center"/>
            <w:rPr>
              <w:rFonts w:ascii="Times New Roman" w:hAnsi="Times New Roman"/>
              <w:b/>
              <w:bCs/>
              <w:sz w:val="20"/>
              <w:szCs w:val="20"/>
            </w:rPr>
          </w:pPr>
          <w:r w:rsidRPr="02753CCE">
            <w:rPr>
              <w:rFonts w:ascii="Times New Roman" w:hAnsi="Times New Roman"/>
              <w:b/>
              <w:bCs/>
              <w:sz w:val="20"/>
              <w:szCs w:val="20"/>
            </w:rPr>
            <w:t>ACTA</w:t>
          </w:r>
        </w:p>
      </w:tc>
      <w:tc>
        <w:tcPr>
          <w:tcW w:w="1980" w:type="dxa"/>
          <w:shd w:val="clear" w:color="auto" w:fill="auto"/>
          <w:vAlign w:val="center"/>
        </w:tcPr>
        <w:p w14:paraId="15394BE5" w14:textId="77777777" w:rsidR="00B667FB" w:rsidRPr="00FA0F1F" w:rsidRDefault="00B667FB" w:rsidP="00FA0F1F">
          <w:pPr>
            <w:pStyle w:val="Encabezado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snapToGrid w:val="0"/>
              <w:sz w:val="20"/>
              <w:szCs w:val="20"/>
            </w:rPr>
            <w:t>PÁGINA</w:t>
          </w:r>
        </w:p>
      </w:tc>
      <w:tc>
        <w:tcPr>
          <w:tcW w:w="1764" w:type="dxa"/>
          <w:shd w:val="clear" w:color="auto" w:fill="auto"/>
          <w:vAlign w:val="center"/>
        </w:tcPr>
        <w:p w14:paraId="522148C3" w14:textId="41B43053" w:rsidR="00B667FB" w:rsidRPr="00FA0F1F" w:rsidRDefault="02753CCE" w:rsidP="02753CCE">
          <w:pPr>
            <w:pStyle w:val="Encabezado0"/>
            <w:jc w:val="center"/>
            <w:rPr>
              <w:rStyle w:val="Nmerodepgina"/>
              <w:rFonts w:ascii="Times New Roman" w:hAnsi="Times New Roman"/>
              <w:b/>
              <w:bCs/>
              <w:noProof/>
              <w:sz w:val="20"/>
              <w:szCs w:val="20"/>
              <w:lang w:eastAsia="es-ES"/>
            </w:rPr>
          </w:pPr>
          <w:r w:rsidRPr="02753CCE">
            <w:rPr>
              <w:rStyle w:val="Nmerodepgina"/>
              <w:rFonts w:ascii="Times New Roman" w:hAnsi="Times New Roman"/>
              <w:b/>
              <w:bCs/>
              <w:sz w:val="20"/>
              <w:szCs w:val="20"/>
              <w:lang w:eastAsia="es-ES"/>
            </w:rPr>
            <w:t>1 de 1</w:t>
          </w:r>
        </w:p>
      </w:tc>
    </w:tr>
    <w:tr w:rsidR="00B667FB" w:rsidRPr="00FA0F1F" w14:paraId="03366E48" w14:textId="77777777" w:rsidTr="4C23F4A2">
      <w:trPr>
        <w:cantSplit/>
        <w:trHeight w:val="468"/>
        <w:jc w:val="center"/>
      </w:trPr>
      <w:tc>
        <w:tcPr>
          <w:tcW w:w="1341" w:type="dxa"/>
          <w:vMerge/>
          <w:vAlign w:val="center"/>
        </w:tcPr>
        <w:p w14:paraId="7F310DB2" w14:textId="77777777" w:rsidR="00B667FB" w:rsidRPr="00FA0F1F" w:rsidRDefault="00B667FB" w:rsidP="00FA0F1F">
          <w:pPr>
            <w:jc w:val="center"/>
            <w:rPr>
              <w:rFonts w:ascii="Times New Roman" w:hAnsi="Times New Roman"/>
              <w:sz w:val="20"/>
              <w:szCs w:val="20"/>
            </w:rPr>
          </w:pPr>
        </w:p>
      </w:tc>
      <w:tc>
        <w:tcPr>
          <w:tcW w:w="5302" w:type="dxa"/>
          <w:vMerge/>
          <w:vAlign w:val="center"/>
        </w:tcPr>
        <w:p w14:paraId="17E773BB" w14:textId="77777777" w:rsidR="00B667FB" w:rsidRPr="00FA0F1F" w:rsidRDefault="00B667FB" w:rsidP="00FA0F1F">
          <w:pPr>
            <w:jc w:val="center"/>
            <w:rPr>
              <w:rFonts w:ascii="Times New Roman" w:hAnsi="Times New Roman"/>
              <w:b/>
              <w:sz w:val="20"/>
              <w:szCs w:val="20"/>
            </w:rPr>
          </w:pPr>
        </w:p>
      </w:tc>
      <w:tc>
        <w:tcPr>
          <w:tcW w:w="1980" w:type="dxa"/>
          <w:shd w:val="clear" w:color="auto" w:fill="auto"/>
          <w:vAlign w:val="center"/>
        </w:tcPr>
        <w:p w14:paraId="783CF3F3" w14:textId="77777777" w:rsidR="00B667FB" w:rsidRPr="00FA0F1F" w:rsidRDefault="00B667FB" w:rsidP="00FA0F1F">
          <w:pPr>
            <w:pStyle w:val="Encabezado0"/>
            <w:jc w:val="center"/>
            <w:rPr>
              <w:rFonts w:ascii="Times New Roman" w:hAnsi="Times New Roman"/>
              <w:b/>
              <w:snapToGrid w:val="0"/>
              <w:sz w:val="20"/>
              <w:szCs w:val="20"/>
            </w:rPr>
          </w:pPr>
          <w:r w:rsidRPr="00FA0F1F">
            <w:rPr>
              <w:rFonts w:ascii="Times New Roman" w:hAnsi="Times New Roman"/>
              <w:b/>
              <w:snapToGrid w:val="0"/>
              <w:sz w:val="20"/>
              <w:szCs w:val="20"/>
            </w:rPr>
            <w:t>VERSIÓN DESDE</w:t>
          </w:r>
        </w:p>
      </w:tc>
      <w:tc>
        <w:tcPr>
          <w:tcW w:w="1764" w:type="dxa"/>
          <w:shd w:val="clear" w:color="auto" w:fill="auto"/>
          <w:vAlign w:val="center"/>
        </w:tcPr>
        <w:p w14:paraId="55679E72" w14:textId="1042433E" w:rsidR="00B667FB" w:rsidRPr="00FA0F1F" w:rsidRDefault="00F31A5B" w:rsidP="02753CCE">
          <w:pPr>
            <w:pStyle w:val="Encabezado0"/>
            <w:jc w:val="center"/>
            <w:rPr>
              <w:rStyle w:val="Nmerodepgina"/>
              <w:rFonts w:ascii="Times New Roman" w:hAnsi="Times New Roman"/>
              <w:b/>
              <w:bCs/>
              <w:sz w:val="20"/>
              <w:szCs w:val="20"/>
            </w:rPr>
          </w:pPr>
          <w:r>
            <w:rPr>
              <w:rStyle w:val="Nmerodepgina"/>
              <w:rFonts w:ascii="Times New Roman" w:hAnsi="Times New Roman"/>
              <w:b/>
              <w:bCs/>
              <w:sz w:val="20"/>
              <w:szCs w:val="20"/>
            </w:rPr>
            <w:t>04/10/2022</w:t>
          </w:r>
        </w:p>
      </w:tc>
    </w:tr>
  </w:tbl>
  <w:p w14:paraId="5A318517" w14:textId="77777777" w:rsidR="00B667FB" w:rsidRPr="007A5AD2" w:rsidRDefault="00B667FB" w:rsidP="00592D54">
    <w:pPr>
      <w:rPr>
        <w:rFonts w:ascii="Times New Roman" w:hAnsi="Times New Roman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D46CBD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FFFFFF83"/>
    <w:multiLevelType w:val="singleLevel"/>
    <w:tmpl w:val="874A8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71CE54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4D9A82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2FD63FC"/>
    <w:multiLevelType w:val="hybridMultilevel"/>
    <w:tmpl w:val="24B804E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76268F"/>
    <w:multiLevelType w:val="hybridMultilevel"/>
    <w:tmpl w:val="CA4A1284"/>
    <w:lvl w:ilvl="0" w:tplc="B5866546">
      <w:numFmt w:val="bullet"/>
      <w:lvlText w:val=""/>
      <w:lvlJc w:val="left"/>
      <w:pPr>
        <w:ind w:left="720" w:hanging="360"/>
      </w:pPr>
      <w:rPr>
        <w:rFonts w:ascii="Symbol" w:eastAsia="Segoe Condensed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79094A"/>
    <w:multiLevelType w:val="hybridMultilevel"/>
    <w:tmpl w:val="242ACE94"/>
    <w:lvl w:ilvl="0" w:tplc="2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4FD5581"/>
    <w:multiLevelType w:val="hybridMultilevel"/>
    <w:tmpl w:val="C96CC698"/>
    <w:lvl w:ilvl="0" w:tplc="AA922722">
      <w:start w:val="1"/>
      <w:numFmt w:val="bullet"/>
      <w:lvlText w:val="-"/>
      <w:lvlJc w:val="left"/>
      <w:pPr>
        <w:ind w:left="720" w:hanging="360"/>
      </w:pPr>
      <w:rPr>
        <w:rFonts w:ascii="Segoe Condensed" w:eastAsia="Segoe Condensed" w:hAnsi="Segoe Condensed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6D375D"/>
    <w:multiLevelType w:val="hybridMultilevel"/>
    <w:tmpl w:val="6E2290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D76867"/>
    <w:multiLevelType w:val="hybridMultilevel"/>
    <w:tmpl w:val="3EF4AC26"/>
    <w:lvl w:ilvl="0" w:tplc="E5F0E9DC">
      <w:numFmt w:val="bullet"/>
      <w:lvlText w:val=""/>
      <w:lvlJc w:val="left"/>
      <w:pPr>
        <w:ind w:left="720" w:hanging="360"/>
      </w:pPr>
      <w:rPr>
        <w:rFonts w:ascii="Symbol" w:eastAsia="Segoe Condensed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123CCB"/>
    <w:multiLevelType w:val="hybridMultilevel"/>
    <w:tmpl w:val="C90660F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C23F41"/>
    <w:multiLevelType w:val="hybridMultilevel"/>
    <w:tmpl w:val="34ECCA3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E50F46"/>
    <w:multiLevelType w:val="hybridMultilevel"/>
    <w:tmpl w:val="E18EA632"/>
    <w:lvl w:ilvl="0" w:tplc="9CA051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8897133"/>
    <w:multiLevelType w:val="hybridMultilevel"/>
    <w:tmpl w:val="4CF846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13"/>
  </w:num>
  <w:num w:numId="6">
    <w:abstractNumId w:val="10"/>
  </w:num>
  <w:num w:numId="7">
    <w:abstractNumId w:val="7"/>
  </w:num>
  <w:num w:numId="8">
    <w:abstractNumId w:val="8"/>
  </w:num>
  <w:num w:numId="9">
    <w:abstractNumId w:val="6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PaneFormatFilter w:val="1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3B94"/>
    <w:rsid w:val="000019B6"/>
    <w:rsid w:val="00003188"/>
    <w:rsid w:val="0000414D"/>
    <w:rsid w:val="000072D0"/>
    <w:rsid w:val="00012ED7"/>
    <w:rsid w:val="00015742"/>
    <w:rsid w:val="00015B8D"/>
    <w:rsid w:val="00022A14"/>
    <w:rsid w:val="000260AB"/>
    <w:rsid w:val="00032049"/>
    <w:rsid w:val="00057067"/>
    <w:rsid w:val="00073B33"/>
    <w:rsid w:val="00073CB6"/>
    <w:rsid w:val="0007547A"/>
    <w:rsid w:val="000966A3"/>
    <w:rsid w:val="000B2235"/>
    <w:rsid w:val="000B2A0F"/>
    <w:rsid w:val="000C2184"/>
    <w:rsid w:val="000E43D6"/>
    <w:rsid w:val="000F2DCE"/>
    <w:rsid w:val="000F2ED2"/>
    <w:rsid w:val="00107F5D"/>
    <w:rsid w:val="001302D9"/>
    <w:rsid w:val="0013142C"/>
    <w:rsid w:val="001370A3"/>
    <w:rsid w:val="0014617E"/>
    <w:rsid w:val="00151561"/>
    <w:rsid w:val="00162FF0"/>
    <w:rsid w:val="00180791"/>
    <w:rsid w:val="00192DFA"/>
    <w:rsid w:val="00194590"/>
    <w:rsid w:val="0019513C"/>
    <w:rsid w:val="001968AD"/>
    <w:rsid w:val="001B4FD2"/>
    <w:rsid w:val="001C2CBB"/>
    <w:rsid w:val="001C37DC"/>
    <w:rsid w:val="001C50E9"/>
    <w:rsid w:val="001D5438"/>
    <w:rsid w:val="001F4517"/>
    <w:rsid w:val="002030C7"/>
    <w:rsid w:val="0020488C"/>
    <w:rsid w:val="002329FC"/>
    <w:rsid w:val="00234601"/>
    <w:rsid w:val="00247D74"/>
    <w:rsid w:val="00266CEC"/>
    <w:rsid w:val="00270308"/>
    <w:rsid w:val="002751D1"/>
    <w:rsid w:val="00292052"/>
    <w:rsid w:val="002951F7"/>
    <w:rsid w:val="00295D62"/>
    <w:rsid w:val="00296335"/>
    <w:rsid w:val="002A5FF6"/>
    <w:rsid w:val="002A7293"/>
    <w:rsid w:val="002C221B"/>
    <w:rsid w:val="002C70DD"/>
    <w:rsid w:val="002E0CBA"/>
    <w:rsid w:val="002E1783"/>
    <w:rsid w:val="002E2531"/>
    <w:rsid w:val="002F0CDC"/>
    <w:rsid w:val="00304719"/>
    <w:rsid w:val="003225DE"/>
    <w:rsid w:val="0033065E"/>
    <w:rsid w:val="00331471"/>
    <w:rsid w:val="00341857"/>
    <w:rsid w:val="0035065E"/>
    <w:rsid w:val="00352164"/>
    <w:rsid w:val="00363C49"/>
    <w:rsid w:val="003646D6"/>
    <w:rsid w:val="00365EEB"/>
    <w:rsid w:val="00386645"/>
    <w:rsid w:val="003A01C4"/>
    <w:rsid w:val="003A6EE0"/>
    <w:rsid w:val="003E0AD8"/>
    <w:rsid w:val="003F577E"/>
    <w:rsid w:val="004010AD"/>
    <w:rsid w:val="00401C80"/>
    <w:rsid w:val="00406EC9"/>
    <w:rsid w:val="00412BFC"/>
    <w:rsid w:val="00413C7B"/>
    <w:rsid w:val="00421CDD"/>
    <w:rsid w:val="00453AC5"/>
    <w:rsid w:val="004569AD"/>
    <w:rsid w:val="00474283"/>
    <w:rsid w:val="00474CC7"/>
    <w:rsid w:val="00485A78"/>
    <w:rsid w:val="004C1354"/>
    <w:rsid w:val="004C491F"/>
    <w:rsid w:val="004D27FB"/>
    <w:rsid w:val="004D2875"/>
    <w:rsid w:val="004E2567"/>
    <w:rsid w:val="004E3187"/>
    <w:rsid w:val="004E4008"/>
    <w:rsid w:val="004F16B5"/>
    <w:rsid w:val="004F41AF"/>
    <w:rsid w:val="00505BF5"/>
    <w:rsid w:val="00506CA8"/>
    <w:rsid w:val="00515CC4"/>
    <w:rsid w:val="00520C66"/>
    <w:rsid w:val="00536C80"/>
    <w:rsid w:val="00544CA7"/>
    <w:rsid w:val="00544EDA"/>
    <w:rsid w:val="0055017D"/>
    <w:rsid w:val="0056475A"/>
    <w:rsid w:val="00565CC3"/>
    <w:rsid w:val="00575ED1"/>
    <w:rsid w:val="005822F2"/>
    <w:rsid w:val="00592D54"/>
    <w:rsid w:val="005C347E"/>
    <w:rsid w:val="005D25A9"/>
    <w:rsid w:val="005E1B73"/>
    <w:rsid w:val="005E2711"/>
    <w:rsid w:val="005F357B"/>
    <w:rsid w:val="005F6599"/>
    <w:rsid w:val="005F6CFA"/>
    <w:rsid w:val="00605629"/>
    <w:rsid w:val="0060622D"/>
    <w:rsid w:val="006077E3"/>
    <w:rsid w:val="00614490"/>
    <w:rsid w:val="0062699A"/>
    <w:rsid w:val="00627EF0"/>
    <w:rsid w:val="00632A99"/>
    <w:rsid w:val="00636072"/>
    <w:rsid w:val="00642DE6"/>
    <w:rsid w:val="00647BFB"/>
    <w:rsid w:val="00655463"/>
    <w:rsid w:val="006667C2"/>
    <w:rsid w:val="00667753"/>
    <w:rsid w:val="00674AA1"/>
    <w:rsid w:val="006936C7"/>
    <w:rsid w:val="0069375D"/>
    <w:rsid w:val="00694465"/>
    <w:rsid w:val="006944D2"/>
    <w:rsid w:val="006A5FFA"/>
    <w:rsid w:val="006A67ED"/>
    <w:rsid w:val="006B2B4B"/>
    <w:rsid w:val="006C4F5F"/>
    <w:rsid w:val="006C6F2C"/>
    <w:rsid w:val="006E29BE"/>
    <w:rsid w:val="006E44CD"/>
    <w:rsid w:val="006F34F1"/>
    <w:rsid w:val="006F4180"/>
    <w:rsid w:val="006F5057"/>
    <w:rsid w:val="006F5C2A"/>
    <w:rsid w:val="0070058A"/>
    <w:rsid w:val="00715EB8"/>
    <w:rsid w:val="00722917"/>
    <w:rsid w:val="00733B94"/>
    <w:rsid w:val="007422A2"/>
    <w:rsid w:val="00742BAD"/>
    <w:rsid w:val="0074664D"/>
    <w:rsid w:val="00747BEF"/>
    <w:rsid w:val="00755D96"/>
    <w:rsid w:val="00770DCF"/>
    <w:rsid w:val="00794209"/>
    <w:rsid w:val="00794919"/>
    <w:rsid w:val="007A32D0"/>
    <w:rsid w:val="007A5AD2"/>
    <w:rsid w:val="007B63A7"/>
    <w:rsid w:val="007C60F6"/>
    <w:rsid w:val="007C700A"/>
    <w:rsid w:val="007D063E"/>
    <w:rsid w:val="007D2AD8"/>
    <w:rsid w:val="007E70F7"/>
    <w:rsid w:val="007F119C"/>
    <w:rsid w:val="00801742"/>
    <w:rsid w:val="00814C87"/>
    <w:rsid w:val="008331D1"/>
    <w:rsid w:val="0085440E"/>
    <w:rsid w:val="00860856"/>
    <w:rsid w:val="00877E19"/>
    <w:rsid w:val="00885A9E"/>
    <w:rsid w:val="0089592A"/>
    <w:rsid w:val="008A01BB"/>
    <w:rsid w:val="008A0D84"/>
    <w:rsid w:val="008A4CDB"/>
    <w:rsid w:val="008A5DB3"/>
    <w:rsid w:val="008C1F02"/>
    <w:rsid w:val="008E0548"/>
    <w:rsid w:val="008F0F3D"/>
    <w:rsid w:val="008F296A"/>
    <w:rsid w:val="009058AF"/>
    <w:rsid w:val="00940919"/>
    <w:rsid w:val="00941015"/>
    <w:rsid w:val="00945D19"/>
    <w:rsid w:val="00951E3B"/>
    <w:rsid w:val="00966EA1"/>
    <w:rsid w:val="00980B5A"/>
    <w:rsid w:val="009A2399"/>
    <w:rsid w:val="009A6124"/>
    <w:rsid w:val="009B1CD4"/>
    <w:rsid w:val="009C2E3B"/>
    <w:rsid w:val="009D341D"/>
    <w:rsid w:val="009E1944"/>
    <w:rsid w:val="009E5EDE"/>
    <w:rsid w:val="009E6A86"/>
    <w:rsid w:val="009E70EB"/>
    <w:rsid w:val="009F23B7"/>
    <w:rsid w:val="00A03C4D"/>
    <w:rsid w:val="00A05F45"/>
    <w:rsid w:val="00A06C94"/>
    <w:rsid w:val="00A1111B"/>
    <w:rsid w:val="00A17004"/>
    <w:rsid w:val="00A17EF5"/>
    <w:rsid w:val="00A279D6"/>
    <w:rsid w:val="00A3059C"/>
    <w:rsid w:val="00A448B6"/>
    <w:rsid w:val="00A514B9"/>
    <w:rsid w:val="00A54A34"/>
    <w:rsid w:val="00A56C7D"/>
    <w:rsid w:val="00A653A7"/>
    <w:rsid w:val="00A672EB"/>
    <w:rsid w:val="00A82B4B"/>
    <w:rsid w:val="00AA04C2"/>
    <w:rsid w:val="00AA2F95"/>
    <w:rsid w:val="00AB002C"/>
    <w:rsid w:val="00AB1157"/>
    <w:rsid w:val="00AB1589"/>
    <w:rsid w:val="00AB6FFD"/>
    <w:rsid w:val="00AB7CAF"/>
    <w:rsid w:val="00AC37D2"/>
    <w:rsid w:val="00AC4857"/>
    <w:rsid w:val="00AC7507"/>
    <w:rsid w:val="00AD2EF2"/>
    <w:rsid w:val="00AE2CE1"/>
    <w:rsid w:val="00B01AD8"/>
    <w:rsid w:val="00B01D5A"/>
    <w:rsid w:val="00B66002"/>
    <w:rsid w:val="00B667FB"/>
    <w:rsid w:val="00B757A1"/>
    <w:rsid w:val="00B7587B"/>
    <w:rsid w:val="00B80E02"/>
    <w:rsid w:val="00B82432"/>
    <w:rsid w:val="00B8426D"/>
    <w:rsid w:val="00BA22F9"/>
    <w:rsid w:val="00BA6865"/>
    <w:rsid w:val="00BB2E32"/>
    <w:rsid w:val="00BC0CAA"/>
    <w:rsid w:val="00BC1759"/>
    <w:rsid w:val="00BC24B7"/>
    <w:rsid w:val="00BC2DEF"/>
    <w:rsid w:val="00BC3ED5"/>
    <w:rsid w:val="00BE2797"/>
    <w:rsid w:val="00BE3A81"/>
    <w:rsid w:val="00BF1BA5"/>
    <w:rsid w:val="00C22242"/>
    <w:rsid w:val="00C312EF"/>
    <w:rsid w:val="00C45B79"/>
    <w:rsid w:val="00C525B9"/>
    <w:rsid w:val="00C53B1B"/>
    <w:rsid w:val="00C64570"/>
    <w:rsid w:val="00C76D43"/>
    <w:rsid w:val="00C83D41"/>
    <w:rsid w:val="00C90762"/>
    <w:rsid w:val="00C910D8"/>
    <w:rsid w:val="00CD378D"/>
    <w:rsid w:val="00CE6A13"/>
    <w:rsid w:val="00CE73B9"/>
    <w:rsid w:val="00CF5044"/>
    <w:rsid w:val="00D21FC2"/>
    <w:rsid w:val="00D31530"/>
    <w:rsid w:val="00D3449E"/>
    <w:rsid w:val="00D41293"/>
    <w:rsid w:val="00D43818"/>
    <w:rsid w:val="00D55EDE"/>
    <w:rsid w:val="00D6226F"/>
    <w:rsid w:val="00D670E3"/>
    <w:rsid w:val="00D7306A"/>
    <w:rsid w:val="00D73328"/>
    <w:rsid w:val="00D82212"/>
    <w:rsid w:val="00D85608"/>
    <w:rsid w:val="00D930CB"/>
    <w:rsid w:val="00D937A7"/>
    <w:rsid w:val="00D9547E"/>
    <w:rsid w:val="00D96BC1"/>
    <w:rsid w:val="00DA5784"/>
    <w:rsid w:val="00DA643D"/>
    <w:rsid w:val="00DA6884"/>
    <w:rsid w:val="00DA6E7A"/>
    <w:rsid w:val="00DB66A3"/>
    <w:rsid w:val="00DD79DB"/>
    <w:rsid w:val="00DE32EA"/>
    <w:rsid w:val="00DE552E"/>
    <w:rsid w:val="00E00E43"/>
    <w:rsid w:val="00E07288"/>
    <w:rsid w:val="00E11ABD"/>
    <w:rsid w:val="00E140F1"/>
    <w:rsid w:val="00E16590"/>
    <w:rsid w:val="00E2199F"/>
    <w:rsid w:val="00E23FB6"/>
    <w:rsid w:val="00E50450"/>
    <w:rsid w:val="00E65163"/>
    <w:rsid w:val="00E67DA9"/>
    <w:rsid w:val="00E75731"/>
    <w:rsid w:val="00E81122"/>
    <w:rsid w:val="00EB0212"/>
    <w:rsid w:val="00EB55D0"/>
    <w:rsid w:val="00EC2120"/>
    <w:rsid w:val="00EC244E"/>
    <w:rsid w:val="00EC64F7"/>
    <w:rsid w:val="00EE5DBC"/>
    <w:rsid w:val="00EF6D9E"/>
    <w:rsid w:val="00F1006E"/>
    <w:rsid w:val="00F31A5B"/>
    <w:rsid w:val="00F340A8"/>
    <w:rsid w:val="00F41D5E"/>
    <w:rsid w:val="00F623F9"/>
    <w:rsid w:val="00F63A15"/>
    <w:rsid w:val="00F739FB"/>
    <w:rsid w:val="00FA0F1F"/>
    <w:rsid w:val="00FA2263"/>
    <w:rsid w:val="00FA7E76"/>
    <w:rsid w:val="00FB6B90"/>
    <w:rsid w:val="00FD01BE"/>
    <w:rsid w:val="00FD12DE"/>
    <w:rsid w:val="00FD31E2"/>
    <w:rsid w:val="00FF4AD9"/>
    <w:rsid w:val="02753CCE"/>
    <w:rsid w:val="039F0144"/>
    <w:rsid w:val="041E8960"/>
    <w:rsid w:val="115E2AA9"/>
    <w:rsid w:val="12EBE761"/>
    <w:rsid w:val="183B05E7"/>
    <w:rsid w:val="1B97B1A1"/>
    <w:rsid w:val="1CC1C7A4"/>
    <w:rsid w:val="24A40F8A"/>
    <w:rsid w:val="2BC3D69A"/>
    <w:rsid w:val="31D627C2"/>
    <w:rsid w:val="3D9256BE"/>
    <w:rsid w:val="4C23F4A2"/>
    <w:rsid w:val="5312BE42"/>
    <w:rsid w:val="5F4933DC"/>
    <w:rsid w:val="61EE5EBB"/>
    <w:rsid w:val="64067712"/>
    <w:rsid w:val="6A6D0D76"/>
    <w:rsid w:val="6ED4A07A"/>
    <w:rsid w:val="6F462F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73C778D"/>
  <w15:docId w15:val="{C4E52B7E-25D7-4428-AFD7-9E14DFB0B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egoe Condensed" w:eastAsia="Segoe Condensed" w:hAnsi="Segoe Condensed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9" w:qFormat="1"/>
    <w:lsdException w:name="List Number" w:uiPriority="9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0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iPriority="10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uiPriority="9" w:qFormat="1"/>
    <w:lsdException w:name="List Continue 2" w:uiPriority="10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uiPriority="3" w:qFormat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67753"/>
    <w:rPr>
      <w:spacing w:val="8"/>
      <w:sz w:val="18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">
    <w:name w:val="título 1"/>
    <w:basedOn w:val="Normal"/>
    <w:next w:val="Normal"/>
    <w:link w:val="Carcter1deencabezado"/>
    <w:uiPriority w:val="1"/>
    <w:semiHidden/>
    <w:qFormat/>
    <w:rsid w:val="00667753"/>
    <w:pPr>
      <w:outlineLvl w:val="0"/>
    </w:pPr>
    <w:rPr>
      <w:b/>
      <w:color w:val="FFFFFF"/>
      <w:sz w:val="20"/>
    </w:rPr>
  </w:style>
  <w:style w:type="paragraph" w:customStyle="1" w:styleId="ttulo2">
    <w:name w:val="título 2"/>
    <w:basedOn w:val="ttulo1"/>
    <w:next w:val="Normal"/>
    <w:link w:val="Carcter2deencabezado"/>
    <w:uiPriority w:val="1"/>
    <w:semiHidden/>
    <w:qFormat/>
    <w:rsid w:val="00667753"/>
    <w:pPr>
      <w:outlineLvl w:val="1"/>
    </w:pPr>
    <w:rPr>
      <w:color w:val="A6A6A6"/>
    </w:rPr>
  </w:style>
  <w:style w:type="paragraph" w:customStyle="1" w:styleId="ttulo3">
    <w:name w:val="título 3"/>
    <w:basedOn w:val="ttulo2"/>
    <w:next w:val="Normal"/>
    <w:link w:val="Carcter3deencabezado"/>
    <w:uiPriority w:val="1"/>
    <w:semiHidden/>
    <w:qFormat/>
    <w:rsid w:val="00667753"/>
    <w:pPr>
      <w:outlineLvl w:val="2"/>
    </w:pPr>
    <w:rPr>
      <w:b w:val="0"/>
    </w:rPr>
  </w:style>
  <w:style w:type="paragraph" w:customStyle="1" w:styleId="ttulo4">
    <w:name w:val="título 4"/>
    <w:basedOn w:val="ttulo5"/>
    <w:next w:val="Normal"/>
    <w:link w:val="Carcter4deencabezado"/>
    <w:uiPriority w:val="1"/>
    <w:semiHidden/>
    <w:qFormat/>
    <w:rsid w:val="00667753"/>
    <w:pPr>
      <w:spacing w:before="40" w:after="280"/>
      <w:outlineLvl w:val="3"/>
    </w:pPr>
    <w:rPr>
      <w:color w:val="B8CCE4"/>
    </w:rPr>
  </w:style>
  <w:style w:type="paragraph" w:customStyle="1" w:styleId="ttulo5">
    <w:name w:val="título 5"/>
    <w:basedOn w:val="Normal"/>
    <w:next w:val="Normal"/>
    <w:link w:val="Carcter5deencabezado"/>
    <w:uiPriority w:val="1"/>
    <w:semiHidden/>
    <w:qFormat/>
    <w:rsid w:val="00667753"/>
    <w:pPr>
      <w:keepNext/>
      <w:keepLines/>
      <w:spacing w:before="200"/>
      <w:outlineLvl w:val="4"/>
    </w:pPr>
    <w:rPr>
      <w:rFonts w:eastAsia="Times New Roman"/>
      <w:color w:val="D9D9D9"/>
      <w:sz w:val="96"/>
    </w:rPr>
  </w:style>
  <w:style w:type="table" w:styleId="Tablaconcuadrcula">
    <w:name w:val="Table Grid"/>
    <w:basedOn w:val="Tablanormal"/>
    <w:uiPriority w:val="1"/>
    <w:rsid w:val="0066775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667753"/>
    <w:rPr>
      <w:color w:val="808080"/>
    </w:rPr>
  </w:style>
  <w:style w:type="paragraph" w:customStyle="1" w:styleId="Globodetexto">
    <w:name w:val="Globo de texto"/>
    <w:basedOn w:val="Normal"/>
    <w:link w:val="Carcterdeglobodetexto"/>
    <w:uiPriority w:val="99"/>
    <w:semiHidden/>
    <w:unhideWhenUsed/>
    <w:rsid w:val="00667753"/>
    <w:rPr>
      <w:rFonts w:ascii="Tahoma" w:hAnsi="Tahoma" w:cs="Tahoma"/>
      <w:sz w:val="16"/>
      <w:szCs w:val="16"/>
    </w:rPr>
  </w:style>
  <w:style w:type="character" w:customStyle="1" w:styleId="Carcterdeglobodetexto">
    <w:name w:val="Carácter de globo de texto"/>
    <w:basedOn w:val="Fuentedeprrafopredeter"/>
    <w:link w:val="Globodetexto"/>
    <w:uiPriority w:val="99"/>
    <w:semiHidden/>
    <w:rsid w:val="00667753"/>
    <w:rPr>
      <w:rFonts w:ascii="Tahoma" w:hAnsi="Tahoma" w:cs="Tahoma"/>
      <w:sz w:val="16"/>
      <w:szCs w:val="16"/>
    </w:rPr>
  </w:style>
  <w:style w:type="character" w:customStyle="1" w:styleId="Carcter1deencabezado">
    <w:name w:val="Carácter 1 de encabezado"/>
    <w:basedOn w:val="Fuentedeprrafopredeter"/>
    <w:link w:val="ttulo1"/>
    <w:uiPriority w:val="1"/>
    <w:semiHidden/>
    <w:rsid w:val="00667753"/>
    <w:rPr>
      <w:b/>
      <w:color w:val="FFFFFF"/>
      <w:spacing w:val="8"/>
      <w:sz w:val="20"/>
    </w:rPr>
  </w:style>
  <w:style w:type="character" w:customStyle="1" w:styleId="Carcter2deencabezado">
    <w:name w:val="Carácter 2 de encabezado"/>
    <w:basedOn w:val="Fuentedeprrafopredeter"/>
    <w:link w:val="ttulo2"/>
    <w:uiPriority w:val="1"/>
    <w:semiHidden/>
    <w:rsid w:val="00667753"/>
    <w:rPr>
      <w:b/>
      <w:color w:val="A6A6A6"/>
      <w:spacing w:val="8"/>
      <w:sz w:val="20"/>
    </w:rPr>
  </w:style>
  <w:style w:type="character" w:customStyle="1" w:styleId="Carcter3deencabezado">
    <w:name w:val="Carácter 3 de encabezado"/>
    <w:basedOn w:val="Fuentedeprrafopredeter"/>
    <w:link w:val="ttulo3"/>
    <w:uiPriority w:val="1"/>
    <w:semiHidden/>
    <w:rsid w:val="00667753"/>
    <w:rPr>
      <w:color w:val="A6A6A6"/>
      <w:spacing w:val="8"/>
      <w:sz w:val="20"/>
    </w:rPr>
  </w:style>
  <w:style w:type="character" w:customStyle="1" w:styleId="Carcter4deencabezado">
    <w:name w:val="Carácter 4 de encabezado"/>
    <w:basedOn w:val="Fuentedeprrafopredeter"/>
    <w:link w:val="ttulo4"/>
    <w:uiPriority w:val="1"/>
    <w:semiHidden/>
    <w:rsid w:val="00667753"/>
    <w:rPr>
      <w:rFonts w:eastAsia="Times New Roman" w:cs="Times New Roman"/>
      <w:color w:val="B8CCE4"/>
      <w:spacing w:val="8"/>
      <w:sz w:val="96"/>
    </w:rPr>
  </w:style>
  <w:style w:type="character" w:customStyle="1" w:styleId="Carcter5deencabezado">
    <w:name w:val="Carácter 5 de encabezado"/>
    <w:basedOn w:val="Fuentedeprrafopredeter"/>
    <w:link w:val="ttulo5"/>
    <w:uiPriority w:val="1"/>
    <w:semiHidden/>
    <w:rsid w:val="00667753"/>
    <w:rPr>
      <w:rFonts w:eastAsia="Times New Roman" w:cs="Times New Roman"/>
      <w:color w:val="D9D9D9"/>
      <w:spacing w:val="8"/>
      <w:sz w:val="96"/>
    </w:rPr>
  </w:style>
  <w:style w:type="paragraph" w:customStyle="1" w:styleId="Copiadeltextoprincipal">
    <w:name w:val="Copia del texto principal"/>
    <w:basedOn w:val="Normal"/>
    <w:qFormat/>
    <w:rsid w:val="00667753"/>
    <w:rPr>
      <w:sz w:val="16"/>
    </w:rPr>
  </w:style>
  <w:style w:type="paragraph" w:customStyle="1" w:styleId="Ttulodelasactasdelareunin">
    <w:name w:val="Título de las actas de la reunión"/>
    <w:basedOn w:val="Normal"/>
    <w:qFormat/>
    <w:rsid w:val="00667753"/>
    <w:pPr>
      <w:keepNext/>
      <w:keepLines/>
      <w:spacing w:before="40" w:after="280"/>
    </w:pPr>
    <w:rPr>
      <w:rFonts w:eastAsia="Times New Roman"/>
      <w:color w:val="B8CCE4"/>
      <w:sz w:val="96"/>
    </w:rPr>
  </w:style>
  <w:style w:type="paragraph" w:customStyle="1" w:styleId="Ttulosdelasactasdelareuninydelordendelda">
    <w:name w:val="Títulos de las actas de la reunión y del orden del día"/>
    <w:basedOn w:val="Normal"/>
    <w:qFormat/>
    <w:rsid w:val="00667753"/>
    <w:rPr>
      <w:b/>
      <w:color w:val="FFFFFF"/>
      <w:sz w:val="20"/>
    </w:rPr>
  </w:style>
  <w:style w:type="paragraph" w:customStyle="1" w:styleId="encabezado">
    <w:name w:val="encabezado"/>
    <w:basedOn w:val="Normal"/>
    <w:link w:val="Carcterdeencabezado"/>
    <w:uiPriority w:val="99"/>
    <w:semiHidden/>
    <w:unhideWhenUsed/>
    <w:rsid w:val="00667753"/>
    <w:pPr>
      <w:tabs>
        <w:tab w:val="center" w:pos="4680"/>
        <w:tab w:val="right" w:pos="9360"/>
      </w:tabs>
    </w:pPr>
  </w:style>
  <w:style w:type="character" w:customStyle="1" w:styleId="Carcterdeencabezado">
    <w:name w:val="Carácter de encabezado"/>
    <w:basedOn w:val="Fuentedeprrafopredeter"/>
    <w:link w:val="encabezado"/>
    <w:uiPriority w:val="99"/>
    <w:semiHidden/>
    <w:rsid w:val="00667753"/>
    <w:rPr>
      <w:spacing w:val="8"/>
      <w:sz w:val="18"/>
    </w:rPr>
  </w:style>
  <w:style w:type="paragraph" w:customStyle="1" w:styleId="piedepgina">
    <w:name w:val="pie de página"/>
    <w:basedOn w:val="Normal"/>
    <w:link w:val="Carcterdepiedepgina"/>
    <w:uiPriority w:val="99"/>
    <w:semiHidden/>
    <w:unhideWhenUsed/>
    <w:rsid w:val="00667753"/>
    <w:pPr>
      <w:tabs>
        <w:tab w:val="center" w:pos="4680"/>
        <w:tab w:val="right" w:pos="9360"/>
      </w:tabs>
    </w:pPr>
  </w:style>
  <w:style w:type="character" w:customStyle="1" w:styleId="Carcterdepiedepgina">
    <w:name w:val="Carácter de pie de página"/>
    <w:basedOn w:val="Fuentedeprrafopredeter"/>
    <w:link w:val="piedepgina"/>
    <w:uiPriority w:val="99"/>
    <w:semiHidden/>
    <w:rsid w:val="00667753"/>
    <w:rPr>
      <w:spacing w:val="8"/>
      <w:sz w:val="1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75ED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75ED1"/>
    <w:rPr>
      <w:rFonts w:ascii="Tahoma" w:hAnsi="Tahoma" w:cs="Tahoma"/>
      <w:spacing w:val="8"/>
      <w:sz w:val="16"/>
      <w:szCs w:val="16"/>
    </w:rPr>
  </w:style>
  <w:style w:type="paragraph" w:styleId="Encabezado0">
    <w:name w:val="header"/>
    <w:basedOn w:val="Normal"/>
    <w:link w:val="EncabezadoCar"/>
    <w:unhideWhenUsed/>
    <w:rsid w:val="00575ED1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0"/>
    <w:uiPriority w:val="99"/>
    <w:semiHidden/>
    <w:rsid w:val="00575ED1"/>
    <w:rPr>
      <w:spacing w:val="8"/>
      <w:sz w:val="18"/>
    </w:rPr>
  </w:style>
  <w:style w:type="paragraph" w:styleId="Piedepgina0">
    <w:name w:val="footer"/>
    <w:basedOn w:val="Normal"/>
    <w:link w:val="PiedepginaCar"/>
    <w:uiPriority w:val="99"/>
    <w:unhideWhenUsed/>
    <w:rsid w:val="00575ED1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0"/>
    <w:uiPriority w:val="99"/>
    <w:rsid w:val="00575ED1"/>
    <w:rPr>
      <w:spacing w:val="8"/>
      <w:sz w:val="18"/>
    </w:rPr>
  </w:style>
  <w:style w:type="character" w:styleId="Nmerodepgina">
    <w:name w:val="page number"/>
    <w:basedOn w:val="Fuentedeprrafopredeter"/>
    <w:rsid w:val="00592D54"/>
  </w:style>
  <w:style w:type="character" w:styleId="Refdecomentario">
    <w:name w:val="annotation reference"/>
    <w:basedOn w:val="Fuentedeprrafopredeter"/>
    <w:uiPriority w:val="99"/>
    <w:semiHidden/>
    <w:unhideWhenUsed/>
    <w:rsid w:val="00E67DA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67DA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67DA9"/>
    <w:rPr>
      <w:spacing w:val="8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67DA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67DA9"/>
    <w:rPr>
      <w:b/>
      <w:bCs/>
      <w:spacing w:val="8"/>
      <w:lang w:eastAsia="en-US"/>
    </w:rPr>
  </w:style>
  <w:style w:type="paragraph" w:styleId="Prrafodelista">
    <w:name w:val="List Paragraph"/>
    <w:basedOn w:val="Normal"/>
    <w:uiPriority w:val="34"/>
    <w:qFormat/>
    <w:rsid w:val="009E5ED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51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tellaR\Datos%20de%20programa\Microsoft\Templates\Meeting%20minutes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21FDF5BB9466648BA2674F8AE70D6DD" ma:contentTypeVersion="6" ma:contentTypeDescription="Crear nuevo documento." ma:contentTypeScope="" ma:versionID="e1cf88ce2265b6e54986d4c2cfadbc9a">
  <xsd:schema xmlns:xsd="http://www.w3.org/2001/XMLSchema" xmlns:xs="http://www.w3.org/2001/XMLSchema" xmlns:p="http://schemas.microsoft.com/office/2006/metadata/properties" xmlns:ns2="17d7d7be-0def-4db9-a9b4-63f4bff56e73" xmlns:ns3="9989ea51-82a9-47a9-9b04-d2417da64744" targetNamespace="http://schemas.microsoft.com/office/2006/metadata/properties" ma:root="true" ma:fieldsID="07975cdb6796c8c415d75938945e54a6" ns2:_="" ns3:_="">
    <xsd:import namespace="17d7d7be-0def-4db9-a9b4-63f4bff56e73"/>
    <xsd:import namespace="9989ea51-82a9-47a9-9b04-d2417da647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d7d7be-0def-4db9-a9b4-63f4bff56e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89ea51-82a9-47a9-9b04-d2417da6474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96154548-72E1-46CC-A22D-70D5C102306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7A8E9C7-6F35-4AC8-BFE1-803239BF78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7391D31-E6C7-4947-BCE2-A20F6C9365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d7d7be-0def-4db9-a9b4-63f4bff56e73"/>
    <ds:schemaRef ds:uri="9989ea51-82a9-47a9-9b04-d2417da647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8276FD6-C23A-4D43-A55F-2D62A53DAE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Meeting minutes</Template>
  <TotalTime>6</TotalTime>
  <Pages>2</Pages>
  <Words>238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0COMITÉ     0JUNTA       0REUNIÓN</vt:lpstr>
    </vt:vector>
  </TitlesOfParts>
  <Company/>
  <LinksUpToDate>false</LinksUpToDate>
  <CharactersWithSpaces>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0COMITÉ     0JUNTA       0REUNIÓN</dc:title>
  <dc:creator>StellaR</dc:creator>
  <cp:lastModifiedBy>Javier Garcia</cp:lastModifiedBy>
  <cp:revision>4</cp:revision>
  <cp:lastPrinted>2025-06-26T16:36:00Z</cp:lastPrinted>
  <dcterms:created xsi:type="dcterms:W3CDTF">2025-09-26T17:20:00Z</dcterms:created>
  <dcterms:modified xsi:type="dcterms:W3CDTF">2025-09-26T18:30:00Z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TC101731853082</vt:lpwstr>
  </property>
  <property fmtid="{D5CDD505-2E9C-101B-9397-08002B2CF9AE}" pid="3" name="ContentTypeId">
    <vt:lpwstr>0x010100B21FDF5BB9466648BA2674F8AE70D6DD</vt:lpwstr>
  </property>
</Properties>
</file>